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2A" w:rsidRDefault="00C41A8F" w:rsidP="00A3372D">
      <w:pPr>
        <w:rPr>
          <w:rFonts w:ascii="Liberation Serif" w:hAnsi="Liberation Serif"/>
          <w:sz w:val="28"/>
          <w:szCs w:val="28"/>
        </w:rPr>
      </w:pPr>
      <w:r w:rsidRPr="00C41A8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76.95pt;margin-top:10.4pt;width:99.05pt;height:57.4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A35D2A" w:rsidRDefault="00C41A8F" w:rsidP="00EF682B">
                  <w:pPr>
                    <w:ind w:left="426" w:right="-585"/>
                  </w:pPr>
                  <w:r w:rsidRPr="00C41A8F">
                    <w:rPr>
                      <w:b/>
                      <w:i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Описание: gerb_gor_corona_rastr" style="width:35.2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  <w:r w:rsidR="00A35D2A">
        <w:rPr>
          <w:rFonts w:ascii="Liberation Serif" w:hAnsi="Liberation Serif"/>
          <w:sz w:val="28"/>
          <w:szCs w:val="28"/>
        </w:rPr>
        <w:t>ПРОЕКТ</w:t>
      </w:r>
    </w:p>
    <w:p w:rsidR="00A35D2A" w:rsidRPr="008E62DB" w:rsidRDefault="00A35D2A" w:rsidP="00A3372D">
      <w:pPr>
        <w:rPr>
          <w:rFonts w:ascii="Liberation Serif" w:hAnsi="Liberation Serif"/>
          <w:sz w:val="28"/>
          <w:szCs w:val="28"/>
        </w:rPr>
      </w:pPr>
    </w:p>
    <w:p w:rsidR="00A35D2A" w:rsidRPr="008E62DB" w:rsidRDefault="00A35D2A" w:rsidP="00A3372D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</w:p>
    <w:p w:rsidR="00A35D2A" w:rsidRPr="008E62DB" w:rsidRDefault="00A35D2A" w:rsidP="00A3372D">
      <w:pPr>
        <w:pStyle w:val="1"/>
        <w:ind w:left="5387"/>
        <w:rPr>
          <w:rFonts w:ascii="Liberation Serif" w:hAnsi="Liberation Serif"/>
          <w:bCs/>
          <w:iCs w:val="0"/>
        </w:rPr>
      </w:pPr>
    </w:p>
    <w:p w:rsidR="00A35D2A" w:rsidRPr="008E62DB" w:rsidRDefault="00A35D2A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A35D2A" w:rsidRPr="008E62DB" w:rsidRDefault="00A35D2A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A35D2A" w:rsidRPr="008E62DB" w:rsidRDefault="00A35D2A" w:rsidP="00A3372D">
      <w:pPr>
        <w:ind w:right="-1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8E62DB">
        <w:rPr>
          <w:rFonts w:ascii="Liberation Serif" w:hAnsi="Liberation Serif"/>
          <w:b/>
          <w:spacing w:val="50"/>
          <w:sz w:val="28"/>
          <w:szCs w:val="28"/>
        </w:rPr>
        <w:t>РЕШЕНИЕ</w:t>
      </w:r>
    </w:p>
    <w:p w:rsidR="00A35D2A" w:rsidRPr="008E62DB" w:rsidRDefault="00C41A8F" w:rsidP="00A3372D">
      <w:pPr>
        <w:spacing w:before="400"/>
        <w:rPr>
          <w:rFonts w:ascii="Liberation Serif" w:hAnsi="Liberation Serif"/>
          <w:sz w:val="28"/>
          <w:szCs w:val="28"/>
        </w:rPr>
      </w:pPr>
      <w:r w:rsidRPr="00C41A8F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A35D2A" w:rsidRPr="008E62DB">
        <w:rPr>
          <w:rFonts w:ascii="Liberation Serif" w:hAnsi="Liberation Serif"/>
          <w:sz w:val="28"/>
          <w:szCs w:val="28"/>
        </w:rPr>
        <w:t>от ____________ № ____</w:t>
      </w:r>
    </w:p>
    <w:p w:rsidR="00A35D2A" w:rsidRPr="008E62DB" w:rsidRDefault="00A35D2A" w:rsidP="00A3372D">
      <w:pPr>
        <w:rPr>
          <w:rFonts w:ascii="Liberation Serif" w:hAnsi="Liberation Serif"/>
          <w:sz w:val="28"/>
          <w:szCs w:val="28"/>
        </w:rPr>
      </w:pPr>
    </w:p>
    <w:p w:rsidR="00A35D2A" w:rsidRPr="006460B1" w:rsidRDefault="00A35D2A" w:rsidP="00A3372D">
      <w:pPr>
        <w:pStyle w:val="ConsTitle"/>
        <w:widowControl/>
        <w:ind w:right="0"/>
        <w:jc w:val="center"/>
        <w:rPr>
          <w:rFonts w:ascii="Liberation Serif" w:hAnsi="Liberation Serif" w:cs="Liberation Serif"/>
          <w:sz w:val="28"/>
          <w:szCs w:val="28"/>
        </w:rPr>
      </w:pPr>
      <w:r w:rsidRPr="006460B1">
        <w:rPr>
          <w:rFonts w:ascii="Liberation Serif" w:hAnsi="Liberation Serif" w:cs="Liberation Serif"/>
          <w:sz w:val="28"/>
          <w:szCs w:val="28"/>
        </w:rPr>
        <w:t xml:space="preserve">О бюджете Каменск-Уральского городского округа на 2026 год </w:t>
      </w:r>
    </w:p>
    <w:p w:rsidR="00A35D2A" w:rsidRPr="006460B1" w:rsidRDefault="00A35D2A" w:rsidP="00A3372D">
      <w:pPr>
        <w:pStyle w:val="ConsTitle"/>
        <w:widowControl/>
        <w:ind w:right="0"/>
        <w:jc w:val="center"/>
        <w:rPr>
          <w:rFonts w:ascii="Liberation Serif" w:hAnsi="Liberation Serif" w:cs="Liberation Serif"/>
          <w:i/>
          <w:sz w:val="28"/>
          <w:szCs w:val="28"/>
        </w:rPr>
      </w:pPr>
      <w:r w:rsidRPr="006460B1">
        <w:rPr>
          <w:rFonts w:ascii="Liberation Serif" w:hAnsi="Liberation Serif" w:cs="Liberation Serif"/>
          <w:sz w:val="28"/>
          <w:szCs w:val="28"/>
        </w:rPr>
        <w:t>и плановый период 2027 и 2028 годов</w:t>
      </w:r>
    </w:p>
    <w:p w:rsidR="00A35D2A" w:rsidRPr="005A508D" w:rsidRDefault="00A35D2A" w:rsidP="00A3372D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0000"/>
          <w:sz w:val="28"/>
          <w:szCs w:val="28"/>
        </w:rPr>
      </w:pPr>
    </w:p>
    <w:p w:rsidR="00A35D2A" w:rsidRPr="00F2010B" w:rsidRDefault="00A35D2A" w:rsidP="006F6922">
      <w:pPr>
        <w:pStyle w:val="a4"/>
        <w:rPr>
          <w:rFonts w:ascii="Liberation Serif" w:hAnsi="Liberation Serif"/>
          <w:b/>
          <w:sz w:val="28"/>
          <w:szCs w:val="28"/>
        </w:rPr>
      </w:pPr>
      <w:proofErr w:type="gramStart"/>
      <w:r w:rsidRPr="00F2010B">
        <w:rPr>
          <w:rFonts w:ascii="Liberation Serif" w:hAnsi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</w:t>
      </w:r>
      <w:r>
        <w:rPr>
          <w:rFonts w:ascii="Liberation Serif" w:hAnsi="Liberation Serif"/>
          <w:sz w:val="28"/>
          <w:szCs w:val="28"/>
        </w:rPr>
        <w:t xml:space="preserve">нска-Уральского </w:t>
      </w:r>
      <w:r w:rsidR="00D46430" w:rsidRPr="00D46430">
        <w:rPr>
          <w:rFonts w:ascii="Liberation Serif" w:hAnsi="Liberation Serif"/>
          <w:sz w:val="28"/>
          <w:szCs w:val="28"/>
        </w:rPr>
        <w:t xml:space="preserve">          </w:t>
      </w:r>
      <w:r>
        <w:rPr>
          <w:rFonts w:ascii="Liberation Serif" w:hAnsi="Liberation Serif"/>
          <w:sz w:val="28"/>
          <w:szCs w:val="28"/>
        </w:rPr>
        <w:t xml:space="preserve">от 27.11.2013 № </w:t>
      </w:r>
      <w:r w:rsidRPr="00F2010B">
        <w:rPr>
          <w:rFonts w:ascii="Liberation Serif" w:hAnsi="Liberation Serif"/>
          <w:sz w:val="28"/>
          <w:szCs w:val="28"/>
        </w:rPr>
        <w:t xml:space="preserve">214 (в редакции решений Городской Думы города </w:t>
      </w:r>
      <w:r>
        <w:rPr>
          <w:rFonts w:ascii="Liberation Serif" w:hAnsi="Liberation Serif"/>
          <w:sz w:val="28"/>
          <w:szCs w:val="28"/>
        </w:rPr>
        <w:t xml:space="preserve">                   </w:t>
      </w:r>
      <w:r w:rsidRPr="00F2010B">
        <w:rPr>
          <w:rFonts w:ascii="Liberation Serif" w:hAnsi="Liberation Serif"/>
          <w:sz w:val="28"/>
          <w:szCs w:val="28"/>
        </w:rPr>
        <w:t>Каменска-Уральского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от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01.08.2014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№ 318,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18.03.2015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404, </w:t>
      </w:r>
      <w:r>
        <w:rPr>
          <w:rFonts w:ascii="Liberation Serif" w:hAnsi="Liberation Serif"/>
          <w:sz w:val="28"/>
          <w:szCs w:val="28"/>
        </w:rPr>
        <w:t xml:space="preserve"> </w:t>
      </w:r>
      <w:r w:rsidR="00D46430" w:rsidRPr="00D46430">
        <w:rPr>
          <w:rFonts w:ascii="Liberation Serif" w:hAnsi="Liberation Serif"/>
          <w:sz w:val="28"/>
          <w:szCs w:val="28"/>
        </w:rPr>
        <w:t xml:space="preserve">               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30.03.2016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№ 539,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>18.10.2017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 xml:space="preserve">№ 257,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 xml:space="preserve">27.12.2017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№ 291,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</w:t>
      </w:r>
      <w:r w:rsidR="00D46430" w:rsidRPr="00D46430">
        <w:rPr>
          <w:rFonts w:ascii="Liberation Serif" w:hAnsi="Liberation Serif"/>
          <w:sz w:val="28"/>
          <w:szCs w:val="28"/>
        </w:rPr>
        <w:t xml:space="preserve">                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>25.07.2018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>№ 378,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от 18.09.2019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554,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решений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Думы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Каменск-Уральского городского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округа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24.02.2021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№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804</w:t>
      </w:r>
      <w:proofErr w:type="gramEnd"/>
      <w:r w:rsidRPr="00F2010B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от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>24.11.2021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 xml:space="preserve">№ 32, </w:t>
      </w:r>
      <w:r>
        <w:rPr>
          <w:rFonts w:ascii="Liberation Serif" w:hAnsi="Liberation Serif"/>
          <w:sz w:val="28"/>
          <w:szCs w:val="28"/>
        </w:rPr>
        <w:t xml:space="preserve"> </w:t>
      </w:r>
      <w:r w:rsidR="00D46430" w:rsidRPr="00D46430">
        <w:rPr>
          <w:rFonts w:ascii="Liberation Serif" w:hAnsi="Liberation Serif"/>
          <w:sz w:val="28"/>
          <w:szCs w:val="28"/>
        </w:rPr>
        <w:t xml:space="preserve">       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>29.03.2023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204,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21.02.</w:t>
      </w:r>
      <w:r>
        <w:rPr>
          <w:rFonts w:ascii="Liberation Serif" w:hAnsi="Liberation Serif"/>
          <w:sz w:val="28"/>
          <w:szCs w:val="28"/>
        </w:rPr>
        <w:t>2024  №</w:t>
      </w:r>
      <w:r w:rsidR="00D46430" w:rsidRPr="00D4643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320,  от  16.10.2024  №  </w:t>
      </w:r>
      <w:r w:rsidRPr="00F2010B">
        <w:rPr>
          <w:rFonts w:ascii="Liberation Serif" w:hAnsi="Liberation Serif"/>
          <w:sz w:val="28"/>
          <w:szCs w:val="28"/>
        </w:rPr>
        <w:t xml:space="preserve">408, </w:t>
      </w:r>
      <w:r>
        <w:rPr>
          <w:rFonts w:ascii="Liberation Serif" w:hAnsi="Liberation Serif"/>
          <w:sz w:val="28"/>
          <w:szCs w:val="28"/>
        </w:rPr>
        <w:t xml:space="preserve"> </w:t>
      </w:r>
      <w:r w:rsidR="00D46430" w:rsidRPr="00D46430">
        <w:rPr>
          <w:rFonts w:ascii="Liberation Serif" w:hAnsi="Liberation Serif"/>
          <w:sz w:val="28"/>
          <w:szCs w:val="28"/>
        </w:rPr>
        <w:t xml:space="preserve">               </w:t>
      </w:r>
      <w:r w:rsidRPr="00F2010B">
        <w:rPr>
          <w:rFonts w:ascii="Liberation Serif" w:hAnsi="Liberation Serif"/>
          <w:sz w:val="28"/>
          <w:szCs w:val="28"/>
        </w:rPr>
        <w:t>от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 19.02.2025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№ 449),</w:t>
      </w:r>
      <w:r w:rsidRPr="008B2E48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и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>статьей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F2010B">
        <w:rPr>
          <w:rFonts w:ascii="Liberation Serif" w:hAnsi="Liberation Serif"/>
          <w:sz w:val="28"/>
          <w:szCs w:val="28"/>
        </w:rPr>
        <w:t>22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Устава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муниципального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образования Каменск-Уральский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 xml:space="preserve">городской округ Свердловской области, с учётом результатов публичных слушаний, проведённых 12 ноября 2025 года, Дума Каменск-Уральского городского округа </w:t>
      </w:r>
    </w:p>
    <w:p w:rsidR="00A35D2A" w:rsidRPr="00F2010B" w:rsidRDefault="00A35D2A" w:rsidP="00E44363">
      <w:pPr>
        <w:spacing w:before="120" w:after="120"/>
        <w:jc w:val="both"/>
        <w:rPr>
          <w:rFonts w:ascii="Liberation Serif" w:hAnsi="Liberation Serif"/>
          <w:b/>
          <w:sz w:val="28"/>
          <w:szCs w:val="28"/>
        </w:rPr>
      </w:pPr>
      <w:r w:rsidRPr="00F2010B">
        <w:rPr>
          <w:rFonts w:ascii="Liberation Serif" w:hAnsi="Liberation Serif"/>
          <w:b/>
          <w:sz w:val="28"/>
          <w:szCs w:val="28"/>
        </w:rPr>
        <w:t>РЕШИЛА:</w:t>
      </w:r>
    </w:p>
    <w:p w:rsidR="00A35D2A" w:rsidRPr="00AF07B8" w:rsidRDefault="00A35D2A" w:rsidP="00856FD5">
      <w:pPr>
        <w:tabs>
          <w:tab w:val="left" w:pos="-993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1. Утвердить общий объем доходов бюджета Каменск-Уральского городского округа:</w:t>
      </w:r>
    </w:p>
    <w:p w:rsidR="00A35D2A" w:rsidRPr="00AF07B8" w:rsidRDefault="00A35D2A" w:rsidP="00856FD5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9 735 324,8 тысяч рублей на 2026 год;</w:t>
      </w:r>
    </w:p>
    <w:p w:rsidR="00A35D2A" w:rsidRPr="00AF07B8" w:rsidRDefault="00A35D2A" w:rsidP="00856FD5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2) 9 534 012,8 тысяч рублей на 2027 год;</w:t>
      </w:r>
    </w:p>
    <w:p w:rsidR="00A35D2A" w:rsidRPr="00AF07B8" w:rsidRDefault="00A35D2A" w:rsidP="00856FD5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3) 9 916 946,5 тысяч рублей на 2028 год.</w:t>
      </w:r>
    </w:p>
    <w:p w:rsidR="00A35D2A" w:rsidRPr="00F06918" w:rsidRDefault="00A35D2A" w:rsidP="00856FD5">
      <w:pPr>
        <w:tabs>
          <w:tab w:val="left" w:pos="10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2. Утвердить</w:t>
      </w:r>
      <w:r w:rsidRPr="00F06918">
        <w:rPr>
          <w:rFonts w:ascii="Liberation Serif" w:hAnsi="Liberation Serif"/>
          <w:sz w:val="28"/>
          <w:szCs w:val="28"/>
        </w:rPr>
        <w:t xml:space="preserve"> общий объем расходов бюджета Каменск-Уральского городского округа:</w:t>
      </w:r>
    </w:p>
    <w:p w:rsidR="00A35D2A" w:rsidRDefault="00A35D2A" w:rsidP="00856FD5">
      <w:pPr>
        <w:tabs>
          <w:tab w:val="left" w:pos="709"/>
          <w:tab w:val="left" w:pos="1000"/>
        </w:tabs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864303">
        <w:rPr>
          <w:rFonts w:ascii="Liberation Serif" w:hAnsi="Liberation Serif"/>
          <w:sz w:val="28"/>
          <w:szCs w:val="28"/>
        </w:rPr>
        <w:t>1)</w:t>
      </w:r>
      <w:r w:rsidRPr="00864303">
        <w:rPr>
          <w:rFonts w:ascii="Liberation Serif" w:hAnsi="Liberation Serif"/>
          <w:sz w:val="28"/>
          <w:szCs w:val="28"/>
          <w:lang w:val="en-US"/>
        </w:rPr>
        <w:t> </w:t>
      </w:r>
      <w:r w:rsidRPr="00864303">
        <w:rPr>
          <w:rFonts w:ascii="Liberation Serif" w:hAnsi="Liberation Serif"/>
          <w:sz w:val="28"/>
          <w:szCs w:val="28"/>
        </w:rPr>
        <w:t>9 914 604,3 тысяч</w:t>
      </w:r>
      <w:r w:rsidRPr="00F06918">
        <w:rPr>
          <w:rFonts w:ascii="Liberation Serif" w:hAnsi="Liberation Serif"/>
          <w:sz w:val="28"/>
          <w:szCs w:val="28"/>
        </w:rPr>
        <w:t xml:space="preserve"> рублей на 2026 год;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</w:p>
    <w:p w:rsidR="00A35D2A" w:rsidRPr="00F06918" w:rsidRDefault="00A35D2A" w:rsidP="00C846E8">
      <w:pPr>
        <w:tabs>
          <w:tab w:val="left" w:pos="709"/>
          <w:tab w:val="left" w:pos="1000"/>
        </w:tabs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864303">
        <w:rPr>
          <w:rFonts w:ascii="Liberation Serif" w:hAnsi="Liberation Serif"/>
          <w:sz w:val="28"/>
          <w:szCs w:val="28"/>
        </w:rPr>
        <w:t>2)</w:t>
      </w:r>
      <w:r w:rsidRPr="00864303">
        <w:rPr>
          <w:rFonts w:ascii="Liberation Serif" w:hAnsi="Liberation Serif"/>
          <w:sz w:val="28"/>
          <w:szCs w:val="28"/>
          <w:lang w:val="en-US"/>
        </w:rPr>
        <w:t> </w:t>
      </w:r>
      <w:r w:rsidRPr="004228AB">
        <w:rPr>
          <w:rFonts w:ascii="Liberation Serif" w:hAnsi="Liberation Serif"/>
          <w:sz w:val="28"/>
          <w:szCs w:val="28"/>
        </w:rPr>
        <w:t>9 </w:t>
      </w:r>
      <w:r>
        <w:rPr>
          <w:rFonts w:ascii="Liberation Serif" w:hAnsi="Liberation Serif"/>
          <w:sz w:val="28"/>
          <w:szCs w:val="28"/>
        </w:rPr>
        <w:t>534</w:t>
      </w:r>
      <w:r w:rsidRPr="004228AB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012</w:t>
      </w:r>
      <w:r w:rsidRPr="004228AB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>8</w:t>
      </w:r>
      <w:r w:rsidRPr="004228AB">
        <w:rPr>
          <w:rFonts w:ascii="Liberation Serif" w:hAnsi="Liberation Serif"/>
          <w:sz w:val="28"/>
          <w:szCs w:val="28"/>
        </w:rPr>
        <w:t> тысяч рублей</w:t>
      </w:r>
      <w:r w:rsidRPr="00F06918">
        <w:rPr>
          <w:rFonts w:ascii="Liberation Serif" w:hAnsi="Liberation Serif"/>
          <w:spacing w:val="-2"/>
          <w:sz w:val="28"/>
          <w:szCs w:val="28"/>
        </w:rPr>
        <w:t>, </w:t>
      </w:r>
      <w:r>
        <w:rPr>
          <w:rFonts w:ascii="Liberation Serif" w:hAnsi="Liberation Serif"/>
          <w:spacing w:val="-2"/>
          <w:sz w:val="28"/>
          <w:szCs w:val="28"/>
        </w:rPr>
        <w:t>в том числе общий объём условно</w:t>
      </w:r>
      <w:r>
        <w:rPr>
          <w:rFonts w:ascii="Liberation Serif" w:hAnsi="Liberation Serif"/>
          <w:spacing w:val="-2"/>
          <w:sz w:val="28"/>
          <w:szCs w:val="28"/>
        </w:rPr>
        <w:br/>
      </w:r>
      <w:r w:rsidRPr="00F06918">
        <w:rPr>
          <w:rFonts w:ascii="Liberation Serif" w:hAnsi="Liberation Serif"/>
          <w:spacing w:val="-2"/>
          <w:sz w:val="28"/>
          <w:szCs w:val="28"/>
        </w:rPr>
        <w:t>утверждённых расходов - 120 000,0 тысяч рублей, на 2027 год;</w:t>
      </w:r>
    </w:p>
    <w:p w:rsidR="00A35D2A" w:rsidRPr="00F06918" w:rsidRDefault="00A35D2A" w:rsidP="00856FD5">
      <w:pPr>
        <w:tabs>
          <w:tab w:val="left" w:pos="709"/>
          <w:tab w:val="left" w:pos="1000"/>
        </w:tabs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3)</w:t>
      </w:r>
      <w:r w:rsidRPr="004228AB">
        <w:rPr>
          <w:rFonts w:ascii="Liberation Serif" w:hAnsi="Liberation Serif"/>
          <w:sz w:val="28"/>
          <w:szCs w:val="28"/>
          <w:lang w:val="en-US"/>
        </w:rPr>
        <w:t> </w:t>
      </w:r>
      <w:r w:rsidRPr="004228AB">
        <w:rPr>
          <w:rFonts w:ascii="Liberation Serif" w:hAnsi="Liberation Serif"/>
          <w:sz w:val="28"/>
          <w:szCs w:val="28"/>
        </w:rPr>
        <w:t>9 916 946,5 тысяч рублей</w:t>
      </w:r>
      <w:r w:rsidRPr="004228AB">
        <w:rPr>
          <w:rFonts w:ascii="Liberation Serif" w:hAnsi="Liberation Serif"/>
          <w:spacing w:val="-2"/>
          <w:sz w:val="28"/>
          <w:szCs w:val="28"/>
        </w:rPr>
        <w:t>, в</w:t>
      </w:r>
      <w:r w:rsidRPr="00F06918">
        <w:rPr>
          <w:rFonts w:ascii="Liberation Serif" w:hAnsi="Liberation Serif"/>
          <w:spacing w:val="-2"/>
          <w:sz w:val="28"/>
          <w:szCs w:val="28"/>
        </w:rPr>
        <w:t xml:space="preserve"> том числе общий объём условно утверждённых расходов - 220 000,0 тысяч рублей, на 2028 год.</w:t>
      </w:r>
    </w:p>
    <w:p w:rsidR="00A35D2A" w:rsidRPr="00F06918" w:rsidRDefault="00A35D2A" w:rsidP="00D46430">
      <w:pPr>
        <w:pStyle w:val="a4"/>
        <w:tabs>
          <w:tab w:val="left" w:pos="1000"/>
          <w:tab w:val="left" w:pos="1080"/>
          <w:tab w:val="left" w:pos="1260"/>
        </w:tabs>
        <w:ind w:right="-143"/>
        <w:rPr>
          <w:rFonts w:ascii="Liberation Serif" w:hAnsi="Liberation Serif"/>
          <w:sz w:val="28"/>
          <w:szCs w:val="28"/>
        </w:rPr>
      </w:pPr>
      <w:r w:rsidRPr="00F06918">
        <w:rPr>
          <w:rFonts w:ascii="Liberation Serif" w:hAnsi="Liberation Serif"/>
          <w:sz w:val="28"/>
          <w:szCs w:val="28"/>
        </w:rPr>
        <w:t xml:space="preserve">3. Утвердить  размер  дефицита  бюджета  Каменск-Уральского </w:t>
      </w:r>
      <w:r w:rsidR="00D46430">
        <w:rPr>
          <w:rFonts w:ascii="Liberation Serif" w:hAnsi="Liberation Serif"/>
          <w:sz w:val="28"/>
          <w:szCs w:val="28"/>
        </w:rPr>
        <w:t>г</w:t>
      </w:r>
      <w:r w:rsidRPr="00F06918">
        <w:rPr>
          <w:rFonts w:ascii="Liberation Serif" w:hAnsi="Liberation Serif"/>
          <w:sz w:val="28"/>
          <w:szCs w:val="28"/>
        </w:rPr>
        <w:t>ородского округа:</w:t>
      </w:r>
    </w:p>
    <w:p w:rsidR="00A35D2A" w:rsidRPr="00DE55CC" w:rsidRDefault="00A35D2A" w:rsidP="00AB647C">
      <w:pPr>
        <w:pStyle w:val="a4"/>
        <w:tabs>
          <w:tab w:val="left" w:pos="1000"/>
          <w:tab w:val="left" w:pos="1080"/>
          <w:tab w:val="left" w:pos="1260"/>
        </w:tabs>
        <w:rPr>
          <w:rFonts w:ascii="Liberation Serif" w:hAnsi="Liberation Serif"/>
          <w:sz w:val="28"/>
          <w:szCs w:val="28"/>
        </w:rPr>
      </w:pPr>
      <w:r w:rsidRPr="00DE55CC">
        <w:rPr>
          <w:rFonts w:ascii="Liberation Serif" w:hAnsi="Liberation Serif"/>
          <w:sz w:val="28"/>
          <w:szCs w:val="28"/>
        </w:rPr>
        <w:t>1)  179 279,5 тысяч рублей на 2026 год;</w:t>
      </w:r>
    </w:p>
    <w:p w:rsidR="00A35D2A" w:rsidRPr="00AF07B8" w:rsidRDefault="00A35D2A" w:rsidP="00AB647C">
      <w:pPr>
        <w:tabs>
          <w:tab w:val="left" w:pos="709"/>
          <w:tab w:val="left" w:pos="10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2)  0,0 тысяч рублей на 2027 год; </w:t>
      </w:r>
    </w:p>
    <w:p w:rsidR="00A35D2A" w:rsidRPr="00AF07B8" w:rsidRDefault="00A35D2A" w:rsidP="00AB647C">
      <w:pPr>
        <w:tabs>
          <w:tab w:val="left" w:pos="500"/>
          <w:tab w:val="left" w:pos="709"/>
          <w:tab w:val="left" w:pos="800"/>
          <w:tab w:val="left" w:pos="9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lastRenderedPageBreak/>
        <w:t xml:space="preserve">3)  0,0 тысяч рублей на 2028 год.  </w:t>
      </w:r>
    </w:p>
    <w:p w:rsidR="00A35D2A" w:rsidRPr="00AF07B8" w:rsidRDefault="00A35D2A" w:rsidP="006D637C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4.  Утвердить: </w:t>
      </w:r>
    </w:p>
    <w:p w:rsidR="00A35D2A" w:rsidRPr="00AF07B8" w:rsidRDefault="00A35D2A" w:rsidP="002C2DC6">
      <w:pPr>
        <w:widowControl w:val="0"/>
        <w:autoSpaceDE w:val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Нормативы распределения доходов, мобилизуемых на территории Каменск-Уральского городского округа, нормативы распределения по которым не установлены бюджетным законодательством Российской Федерации и Свердловской области, на 2026 год и плановый период 2027 и 2028 годов (Приложение 1);</w:t>
      </w:r>
    </w:p>
    <w:p w:rsidR="00A35D2A" w:rsidRPr="00AF07B8" w:rsidRDefault="00A35D2A" w:rsidP="002C2DC6">
      <w:pPr>
        <w:pStyle w:val="a9"/>
        <w:widowControl w:val="0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2) Свод доходов бюджета Каменск-Уральского городского округа на 2026 год и плановый период 2027 и 2028 годов (Приложение 2). </w:t>
      </w:r>
    </w:p>
    <w:p w:rsidR="00A35D2A" w:rsidRPr="006F1101" w:rsidRDefault="00A35D2A" w:rsidP="00081E79">
      <w:pPr>
        <w:pStyle w:val="a9"/>
        <w:tabs>
          <w:tab w:val="left" w:pos="900"/>
          <w:tab w:val="left" w:pos="108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5. Утвердить верхний предел муниципального внутреннего долга по состоянию:</w:t>
      </w:r>
    </w:p>
    <w:p w:rsidR="00A35D2A" w:rsidRPr="006F1101" w:rsidRDefault="00A35D2A" w:rsidP="009E282C">
      <w:pPr>
        <w:pStyle w:val="a9"/>
        <w:tabs>
          <w:tab w:val="left" w:pos="700"/>
          <w:tab w:val="left" w:pos="900"/>
          <w:tab w:val="left" w:pos="108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 xml:space="preserve">1)  на 01 января 2027 года - 400 000,0 тысяч рублей, в т. ч. верхний предел  долга по муниципальным гарантиям - </w:t>
      </w:r>
      <w:r w:rsidRPr="006F1101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Pr="006F1101">
        <w:rPr>
          <w:rFonts w:ascii="Liberation Serif" w:hAnsi="Liberation Serif"/>
          <w:sz w:val="28"/>
          <w:szCs w:val="28"/>
        </w:rPr>
        <w:t>;</w:t>
      </w:r>
    </w:p>
    <w:p w:rsidR="00A35D2A" w:rsidRPr="006F1101" w:rsidRDefault="00A35D2A" w:rsidP="009E282C">
      <w:pPr>
        <w:widowControl w:val="0"/>
        <w:tabs>
          <w:tab w:val="left" w:pos="700"/>
        </w:tabs>
        <w:autoSpaceDE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 xml:space="preserve">2)  на 01 января 2028 года - 350 000,0 тысяч рублей, в т. ч. верхний предел  долга по муниципальным гарантиям - </w:t>
      </w:r>
      <w:r w:rsidRPr="006F1101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Pr="006F1101">
        <w:rPr>
          <w:rFonts w:ascii="Liberation Serif" w:hAnsi="Liberation Serif"/>
          <w:sz w:val="28"/>
          <w:szCs w:val="28"/>
        </w:rPr>
        <w:t>;</w:t>
      </w:r>
    </w:p>
    <w:p w:rsidR="00A35D2A" w:rsidRPr="006F1101" w:rsidRDefault="00A35D2A" w:rsidP="009E282C">
      <w:pPr>
        <w:pStyle w:val="a9"/>
        <w:tabs>
          <w:tab w:val="left" w:pos="500"/>
          <w:tab w:val="left" w:pos="700"/>
          <w:tab w:val="left" w:pos="800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 xml:space="preserve">          3)  на 01 января 2029 года - 320 000,0 тысяч рублей, в т. ч. верхний предел долга по муниципальным гарантиям - </w:t>
      </w:r>
      <w:r w:rsidRPr="006F1101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Pr="006F1101">
        <w:rPr>
          <w:rFonts w:ascii="Liberation Serif" w:hAnsi="Liberation Serif"/>
          <w:sz w:val="28"/>
          <w:szCs w:val="28"/>
        </w:rPr>
        <w:t xml:space="preserve">. </w:t>
      </w:r>
    </w:p>
    <w:p w:rsidR="00A35D2A" w:rsidRPr="006F1101" w:rsidRDefault="00A35D2A" w:rsidP="00E44363">
      <w:pPr>
        <w:pStyle w:val="a9"/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6. Утвердить объем расходов на обслуживание муниципального долга:</w:t>
      </w:r>
    </w:p>
    <w:p w:rsidR="00A35D2A" w:rsidRPr="006F1101" w:rsidRDefault="00A35D2A" w:rsidP="00994DCE">
      <w:pPr>
        <w:pStyle w:val="a9"/>
        <w:tabs>
          <w:tab w:val="left" w:pos="0"/>
          <w:tab w:val="left" w:pos="1134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1)  1 000,0 тысяч рублей на 2026 год;</w:t>
      </w:r>
    </w:p>
    <w:p w:rsidR="00A35D2A" w:rsidRPr="006F1101" w:rsidRDefault="00A35D2A" w:rsidP="00994DC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2)  1 000,0 тысяч рублей на 2027 год;</w:t>
      </w:r>
    </w:p>
    <w:p w:rsidR="00A35D2A" w:rsidRPr="006F1101" w:rsidRDefault="00A35D2A" w:rsidP="00994DC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3)  1 000,0 тысяч рублей на 2028 год.</w:t>
      </w:r>
    </w:p>
    <w:p w:rsidR="00A35D2A" w:rsidRPr="006F1101" w:rsidRDefault="00A35D2A" w:rsidP="00994DCE">
      <w:pPr>
        <w:pStyle w:val="ConsPlusNormal"/>
        <w:widowControl/>
        <w:tabs>
          <w:tab w:val="left" w:pos="1080"/>
          <w:tab w:val="left" w:pos="126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F1101">
        <w:rPr>
          <w:rFonts w:ascii="Liberation Serif" w:hAnsi="Liberation Serif" w:cs="Times New Roman"/>
          <w:sz w:val="28"/>
          <w:szCs w:val="28"/>
        </w:rPr>
        <w:t xml:space="preserve">7. 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F1101">
        <w:rPr>
          <w:rFonts w:ascii="Liberation Serif" w:hAnsi="Liberation Serif" w:cs="Times New Roman"/>
          <w:sz w:val="28"/>
          <w:szCs w:val="28"/>
        </w:rPr>
        <w:t>непрограммным</w:t>
      </w:r>
      <w:proofErr w:type="spellEnd"/>
      <w:r w:rsidRPr="006F1101">
        <w:rPr>
          <w:rFonts w:ascii="Liberation Serif" w:hAnsi="Liberation Serif" w:cs="Times New Roman"/>
          <w:sz w:val="28"/>
          <w:szCs w:val="28"/>
        </w:rPr>
        <w:t xml:space="preserve"> направлениям деятельности), группам (группам и подгруппам) видов </w:t>
      </w:r>
      <w:proofErr w:type="gramStart"/>
      <w:r w:rsidRPr="006F1101">
        <w:rPr>
          <w:rFonts w:ascii="Liberation Serif" w:hAnsi="Liberation Serif" w:cs="Times New Roman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Pr="006F1101">
        <w:rPr>
          <w:rFonts w:ascii="Liberation Serif" w:hAnsi="Liberation Serif" w:cs="Times New Roman"/>
          <w:sz w:val="28"/>
          <w:szCs w:val="28"/>
        </w:rPr>
        <w:t xml:space="preserve"> на 2026 год и плановый период 2027 и 2028 годов (Приложение 3).</w:t>
      </w:r>
    </w:p>
    <w:p w:rsidR="00A35D2A" w:rsidRPr="004228AB" w:rsidRDefault="00A35D2A" w:rsidP="00855A06">
      <w:pPr>
        <w:pStyle w:val="ConsPlusNormal"/>
        <w:widowControl/>
        <w:tabs>
          <w:tab w:val="left" w:pos="800"/>
          <w:tab w:val="left" w:pos="1080"/>
          <w:tab w:val="left" w:pos="126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F1101">
        <w:rPr>
          <w:rFonts w:ascii="Liberation Serif" w:hAnsi="Liberation Serif" w:cs="Times New Roman"/>
          <w:sz w:val="28"/>
          <w:szCs w:val="28"/>
        </w:rPr>
        <w:t>8. Утвердить</w:t>
      </w:r>
      <w:r w:rsidRPr="004228AB">
        <w:rPr>
          <w:rFonts w:ascii="Liberation Serif" w:hAnsi="Liberation Serif" w:cs="Times New Roman"/>
          <w:sz w:val="28"/>
          <w:szCs w:val="28"/>
        </w:rPr>
        <w:t xml:space="preserve"> Ведомственную структуру расходов бюджета Каменск-Уральского городского округа на 202</w:t>
      </w:r>
      <w:r>
        <w:rPr>
          <w:rFonts w:ascii="Liberation Serif" w:hAnsi="Liberation Serif" w:cs="Times New Roman"/>
          <w:sz w:val="28"/>
          <w:szCs w:val="28"/>
        </w:rPr>
        <w:t>6</w:t>
      </w:r>
      <w:r w:rsidRPr="004228AB">
        <w:rPr>
          <w:rFonts w:ascii="Liberation Serif" w:hAnsi="Liberation Serif" w:cs="Times New Roman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 w:cs="Times New Roman"/>
          <w:sz w:val="28"/>
          <w:szCs w:val="28"/>
        </w:rPr>
        <w:t>7</w:t>
      </w:r>
      <w:r w:rsidRPr="004228AB">
        <w:rPr>
          <w:rFonts w:ascii="Liberation Serif" w:hAnsi="Liberation Serif" w:cs="Times New Roman"/>
          <w:sz w:val="28"/>
          <w:szCs w:val="28"/>
        </w:rPr>
        <w:t xml:space="preserve"> и 202</w:t>
      </w:r>
      <w:r>
        <w:rPr>
          <w:rFonts w:ascii="Liberation Serif" w:hAnsi="Liberation Serif" w:cs="Times New Roman"/>
          <w:sz w:val="28"/>
          <w:szCs w:val="28"/>
        </w:rPr>
        <w:t>8</w:t>
      </w:r>
      <w:r w:rsidRPr="004228AB">
        <w:rPr>
          <w:rFonts w:ascii="Liberation Serif" w:hAnsi="Liberation Serif" w:cs="Times New Roman"/>
          <w:sz w:val="28"/>
          <w:szCs w:val="28"/>
        </w:rPr>
        <w:t xml:space="preserve"> годов (Приложение 4).</w:t>
      </w:r>
    </w:p>
    <w:p w:rsidR="00A35D2A" w:rsidRPr="00AF07B8" w:rsidRDefault="00A35D2A" w:rsidP="00E44363">
      <w:pPr>
        <w:pStyle w:val="a9"/>
        <w:spacing w:after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9. Утвердить объем дотаций из бюджета Свердловской области: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755 947,0 тысяч рублей на 2026 год;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2) 136 015,0 тысяч рублей на 2027 год;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3) 23 391,0 тысяч рублей на 2028 год.  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10. Утвердить объем субсидий из бюджета Свердловской области: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327 291,1 тысяч рублей на 2026 год;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2) 291 268,5 тысяч рублей на 2027 год;</w:t>
      </w:r>
    </w:p>
    <w:p w:rsidR="00A35D2A" w:rsidRPr="00AF07B8" w:rsidRDefault="00A35D2A" w:rsidP="00ED130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3) 302 918,6 тысяч рублей на 2028 год. </w:t>
      </w:r>
    </w:p>
    <w:p w:rsidR="00A35D2A" w:rsidRPr="00AF07B8" w:rsidRDefault="00A35D2A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11. Утвердить объем субвенций из бюджета Свердловской области:</w:t>
      </w:r>
    </w:p>
    <w:p w:rsidR="00A35D2A" w:rsidRPr="00AF07B8" w:rsidRDefault="00A35D2A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4 829 843,7 тысяч рублей на 2026 год;</w:t>
      </w:r>
    </w:p>
    <w:p w:rsidR="00A35D2A" w:rsidRPr="00AF07B8" w:rsidRDefault="00A35D2A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2) 5 126 546,3 тысяч рублей на 2027 год;</w:t>
      </w:r>
    </w:p>
    <w:p w:rsidR="00A35D2A" w:rsidRPr="00AF07B8" w:rsidRDefault="00A35D2A" w:rsidP="00E663F0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3) 5 434 254,9 тысяч рублей на 2028 год. </w:t>
      </w:r>
    </w:p>
    <w:p w:rsidR="00A35D2A" w:rsidRPr="00AF07B8" w:rsidRDefault="00A35D2A" w:rsidP="009209D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12. Утвердить объем иных межбюджетных трансфертов из бюджета Свердловской области:</w:t>
      </w:r>
    </w:p>
    <w:p w:rsidR="00A35D2A" w:rsidRPr="00AF07B8" w:rsidRDefault="00A35D2A" w:rsidP="00277E18">
      <w:pPr>
        <w:pStyle w:val="a9"/>
        <w:spacing w:after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1) 300,0 тысяч рублей на 2026 год;</w:t>
      </w:r>
    </w:p>
    <w:p w:rsidR="00A35D2A" w:rsidRPr="00AF07B8" w:rsidRDefault="00A35D2A" w:rsidP="009209D8">
      <w:pPr>
        <w:pStyle w:val="a9"/>
        <w:tabs>
          <w:tab w:val="left" w:pos="576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>2) 0,0 тысяч рублей на 2027 год;</w:t>
      </w:r>
      <w:r w:rsidRPr="00AF07B8">
        <w:rPr>
          <w:rFonts w:ascii="Liberation Serif" w:hAnsi="Liberation Serif"/>
          <w:color w:val="000000"/>
          <w:sz w:val="28"/>
          <w:szCs w:val="28"/>
        </w:rPr>
        <w:tab/>
      </w:r>
    </w:p>
    <w:p w:rsidR="00A35D2A" w:rsidRPr="00AF07B8" w:rsidRDefault="00A35D2A" w:rsidP="009209D8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F07B8">
        <w:rPr>
          <w:rFonts w:ascii="Liberation Serif" w:hAnsi="Liberation Serif"/>
          <w:color w:val="000000"/>
          <w:sz w:val="28"/>
          <w:szCs w:val="28"/>
        </w:rPr>
        <w:t xml:space="preserve">3) 0,0 тысяч рублей на 2028 год.  </w:t>
      </w:r>
    </w:p>
    <w:p w:rsidR="00A35D2A" w:rsidRPr="006F1101" w:rsidRDefault="00A35D2A" w:rsidP="009209D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lastRenderedPageBreak/>
        <w:t>13. Утвердить Перечень муниципальных программ Каменск-Уральского городского округа, подлежащих реализации в 2026 году и плановом периоде 2027 и 2028 годов (Приложение 5).</w:t>
      </w:r>
    </w:p>
    <w:p w:rsidR="00094DB8" w:rsidRDefault="00A35D2A" w:rsidP="00094DB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14. Утвердить размер резервного фонда Администрации Каменск-Уральского городского округа:</w:t>
      </w:r>
    </w:p>
    <w:p w:rsidR="00A35D2A" w:rsidRPr="006F1101" w:rsidRDefault="00A35D2A" w:rsidP="00094DB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1) 8 000,0 тысяч рублей на 2026 год;</w:t>
      </w:r>
    </w:p>
    <w:p w:rsidR="00A35D2A" w:rsidRPr="006F1101" w:rsidRDefault="00A35D2A" w:rsidP="00094DB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2) 1 000,0 тысяч рублей на 2027 год;</w:t>
      </w:r>
    </w:p>
    <w:p w:rsidR="00A35D2A" w:rsidRPr="006F1101" w:rsidRDefault="00A35D2A" w:rsidP="00094DB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 xml:space="preserve">3) 1 000,0 тысяч рублей на 2028 год. </w:t>
      </w:r>
    </w:p>
    <w:p w:rsidR="00A35D2A" w:rsidRPr="006F1101" w:rsidRDefault="00A35D2A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15. Утвердить объем бюджетных ассигнований Дорожного фонда Каменск-Уральского городского округа:</w:t>
      </w:r>
    </w:p>
    <w:p w:rsidR="00A35D2A" w:rsidRPr="006F1101" w:rsidRDefault="00A35D2A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1) 258 472,8 тысяч рублей на 2026 год;</w:t>
      </w:r>
    </w:p>
    <w:p w:rsidR="00A35D2A" w:rsidRPr="006F1101" w:rsidRDefault="00A35D2A" w:rsidP="0070002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2) 169 953,3 тысяч рублей на 2027 год;</w:t>
      </w:r>
    </w:p>
    <w:p w:rsidR="00A35D2A" w:rsidRPr="006F1101" w:rsidRDefault="00A35D2A" w:rsidP="00700023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3) 233</w:t>
      </w:r>
      <w:r w:rsidRPr="006F1101">
        <w:rPr>
          <w:rFonts w:ascii="Liberation Serif" w:hAnsi="Liberation Serif"/>
          <w:sz w:val="28"/>
          <w:szCs w:val="28"/>
          <w:lang w:val="en-US"/>
        </w:rPr>
        <w:t> </w:t>
      </w:r>
      <w:r w:rsidRPr="006F1101">
        <w:rPr>
          <w:rFonts w:ascii="Liberation Serif" w:hAnsi="Liberation Serif"/>
          <w:sz w:val="28"/>
          <w:szCs w:val="28"/>
        </w:rPr>
        <w:t>406,4 тысяч рублей на 2028 год.</w:t>
      </w:r>
    </w:p>
    <w:p w:rsidR="00A35D2A" w:rsidRPr="00F2010B" w:rsidRDefault="00A35D2A" w:rsidP="009F0C5A">
      <w:pPr>
        <w:tabs>
          <w:tab w:val="left" w:pos="709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ab/>
        <w:t xml:space="preserve">16. </w:t>
      </w:r>
      <w:proofErr w:type="gramStart"/>
      <w:r w:rsidRPr="006F1101">
        <w:rPr>
          <w:rFonts w:ascii="Liberation Serif" w:hAnsi="Liberation Serif"/>
          <w:sz w:val="28"/>
          <w:szCs w:val="28"/>
        </w:rPr>
        <w:t>Утвердить</w:t>
      </w:r>
      <w:r w:rsidRPr="00F2010B">
        <w:rPr>
          <w:rFonts w:ascii="Liberation Serif" w:hAnsi="Liberation Serif"/>
          <w:sz w:val="28"/>
          <w:szCs w:val="28"/>
        </w:rPr>
        <w:t xml:space="preserve">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за коммунальные услуги:</w:t>
      </w:r>
      <w:proofErr w:type="gramEnd"/>
    </w:p>
    <w:p w:rsidR="00A35D2A" w:rsidRPr="00F2010B" w:rsidRDefault="00A35D2A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1) 26 512,0 тысяч рублей на 2026 год;</w:t>
      </w:r>
    </w:p>
    <w:p w:rsidR="00A35D2A" w:rsidRPr="00F2010B" w:rsidRDefault="00A35D2A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2) 25 003,0 тысяч рублей на 2027 год;</w:t>
      </w:r>
    </w:p>
    <w:p w:rsidR="00A35D2A" w:rsidRPr="00F2010B" w:rsidRDefault="00A35D2A" w:rsidP="005475A2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3) 25 003,0 тысяч рублей на 2028 год.</w:t>
      </w:r>
    </w:p>
    <w:p w:rsidR="00A35D2A" w:rsidRPr="00F2010B" w:rsidRDefault="00A35D2A" w:rsidP="00E44363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F2010B">
        <w:rPr>
          <w:rFonts w:ascii="Liberation Serif" w:hAnsi="Liberation Serif"/>
          <w:sz w:val="28"/>
          <w:szCs w:val="28"/>
        </w:rPr>
        <w:t>Предоставление соответствующих субсидий осуществляется в соответствии 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утверждёнными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</w:t>
      </w:r>
      <w:proofErr w:type="gramEnd"/>
      <w:r w:rsidRPr="00F2010B">
        <w:rPr>
          <w:rFonts w:ascii="Liberation Serif" w:hAnsi="Liberation Serif"/>
          <w:sz w:val="28"/>
          <w:szCs w:val="28"/>
        </w:rPr>
        <w:t xml:space="preserve"> субсидий, юридическим лицам, индивидуальным предпринимателям, а также физическим лицам – производителям товаров, работ, услуг» (далее – Правила предоставления субсидий) и принимаемыми 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</w:t>
      </w:r>
      <w:proofErr w:type="gramStart"/>
      <w:r w:rsidRPr="00F2010B">
        <w:rPr>
          <w:rFonts w:ascii="Liberation Serif" w:hAnsi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 w:rsidRPr="00F2010B">
        <w:rPr>
          <w:rFonts w:ascii="Liberation Serif" w:hAnsi="Liberation Serif"/>
          <w:sz w:val="28"/>
          <w:szCs w:val="28"/>
        </w:rPr>
        <w:t>.</w:t>
      </w:r>
    </w:p>
    <w:p w:rsidR="00A35D2A" w:rsidRPr="004228AB" w:rsidRDefault="00A35D2A" w:rsidP="009F0C5A">
      <w:pPr>
        <w:widowControl w:val="0"/>
        <w:tabs>
          <w:tab w:val="left" w:pos="709"/>
          <w:tab w:val="left" w:pos="800"/>
        </w:tabs>
        <w:jc w:val="both"/>
        <w:rPr>
          <w:rFonts w:ascii="Liberation Serif" w:hAnsi="Liberation Serif"/>
          <w:sz w:val="28"/>
          <w:szCs w:val="28"/>
        </w:rPr>
      </w:pPr>
      <w:r w:rsidRPr="005A508D">
        <w:rPr>
          <w:rFonts w:ascii="Liberation Serif" w:hAnsi="Liberation Serif"/>
          <w:color w:val="FF0000"/>
          <w:sz w:val="28"/>
          <w:szCs w:val="28"/>
        </w:rPr>
        <w:tab/>
      </w:r>
      <w:r w:rsidRPr="006F1101">
        <w:rPr>
          <w:rFonts w:ascii="Liberation Serif" w:hAnsi="Liberation Serif"/>
          <w:sz w:val="28"/>
          <w:szCs w:val="28"/>
        </w:rPr>
        <w:t>17. Утвердить</w:t>
      </w:r>
      <w:r w:rsidRPr="004228A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объем субсидий</w:t>
      </w:r>
      <w:r w:rsidRPr="004228AB">
        <w:rPr>
          <w:rFonts w:ascii="Liberation Serif" w:hAnsi="Liberation Serif"/>
          <w:sz w:val="28"/>
          <w:szCs w:val="28"/>
        </w:rPr>
        <w:t xml:space="preserve"> </w:t>
      </w:r>
      <w:r w:rsidRPr="00985070">
        <w:rPr>
          <w:rFonts w:ascii="Liberation Serif" w:hAnsi="Liberation Serif"/>
          <w:sz w:val="28"/>
          <w:szCs w:val="28"/>
        </w:rPr>
        <w:t xml:space="preserve">на возмещение </w:t>
      </w:r>
      <w:r>
        <w:rPr>
          <w:rFonts w:ascii="Liberation Serif" w:hAnsi="Liberation Serif"/>
          <w:sz w:val="28"/>
          <w:szCs w:val="28"/>
        </w:rPr>
        <w:t>финансовых затрат, связанных с осуществлением уставной деятельности социально ориентированных некоммерческих организаций</w:t>
      </w:r>
      <w:r w:rsidRPr="004228AB">
        <w:rPr>
          <w:rFonts w:ascii="Liberation Serif" w:hAnsi="Liberation Serif"/>
          <w:sz w:val="28"/>
          <w:szCs w:val="28"/>
        </w:rPr>
        <w:t>:</w:t>
      </w:r>
    </w:p>
    <w:p w:rsidR="00A35D2A" w:rsidRPr="004228AB" w:rsidRDefault="00A35D2A" w:rsidP="005475A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1) 700,0 тысяч рублей на 2026 год;</w:t>
      </w:r>
    </w:p>
    <w:p w:rsidR="00A35D2A" w:rsidRPr="004228AB" w:rsidRDefault="00A35D2A" w:rsidP="005475A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2) 700,0 тысяч рублей на 202</w:t>
      </w:r>
      <w:r>
        <w:rPr>
          <w:rFonts w:ascii="Liberation Serif" w:hAnsi="Liberation Serif"/>
          <w:sz w:val="28"/>
          <w:szCs w:val="28"/>
        </w:rPr>
        <w:t>7</w:t>
      </w:r>
      <w:r w:rsidRPr="004228AB">
        <w:rPr>
          <w:rFonts w:ascii="Liberation Serif" w:hAnsi="Liberation Serif"/>
          <w:sz w:val="28"/>
          <w:szCs w:val="28"/>
        </w:rPr>
        <w:t xml:space="preserve"> год;</w:t>
      </w:r>
    </w:p>
    <w:p w:rsidR="00A35D2A" w:rsidRPr="004228AB" w:rsidRDefault="00A35D2A" w:rsidP="005475A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3) 700,0 тысяч рублей на 202</w:t>
      </w:r>
      <w:r>
        <w:rPr>
          <w:rFonts w:ascii="Liberation Serif" w:hAnsi="Liberation Serif"/>
          <w:sz w:val="28"/>
          <w:szCs w:val="28"/>
        </w:rPr>
        <w:t>8</w:t>
      </w:r>
      <w:r w:rsidRPr="004228AB">
        <w:rPr>
          <w:rFonts w:ascii="Liberation Serif" w:hAnsi="Liberation Serif"/>
          <w:sz w:val="28"/>
          <w:szCs w:val="28"/>
        </w:rPr>
        <w:t xml:space="preserve"> год.</w:t>
      </w:r>
    </w:p>
    <w:p w:rsidR="00A35D2A" w:rsidRPr="004228AB" w:rsidRDefault="00A35D2A" w:rsidP="00E44363">
      <w:pPr>
        <w:tabs>
          <w:tab w:val="left" w:pos="108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35D2A" w:rsidRPr="004228AB" w:rsidRDefault="00A35D2A" w:rsidP="005F2371">
      <w:pPr>
        <w:tabs>
          <w:tab w:val="left" w:pos="5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lastRenderedPageBreak/>
        <w:t>18.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4228AB">
        <w:rPr>
          <w:rFonts w:ascii="Liberation Serif" w:hAnsi="Liberation Serif"/>
          <w:sz w:val="28"/>
          <w:szCs w:val="28"/>
        </w:rPr>
        <w:t>Утвердить объем субсидий, предоставляемых на организацию и проведение социально значимого проекта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Каменск-Уральского городского округа:</w:t>
      </w:r>
    </w:p>
    <w:p w:rsidR="00A35D2A" w:rsidRPr="004228AB" w:rsidRDefault="00A35D2A" w:rsidP="005F237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1) 300,0 тысяч рублей на 2026 год;</w:t>
      </w:r>
    </w:p>
    <w:p w:rsidR="00A35D2A" w:rsidRPr="004228AB" w:rsidRDefault="00A35D2A" w:rsidP="005F237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2) 300,0 тысяч рублей на 2027 год;</w:t>
      </w:r>
    </w:p>
    <w:p w:rsidR="00A35D2A" w:rsidRPr="004228AB" w:rsidRDefault="00A35D2A" w:rsidP="005F237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3) 300,0 тысяч рублей на 2028 год.</w:t>
      </w:r>
    </w:p>
    <w:p w:rsidR="00A35D2A" w:rsidRPr="004228AB" w:rsidRDefault="00A35D2A" w:rsidP="005F2371">
      <w:pPr>
        <w:tabs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35D2A" w:rsidRPr="00071D62" w:rsidRDefault="00A35D2A" w:rsidP="00497914">
      <w:pPr>
        <w:pStyle w:val="ab"/>
        <w:tabs>
          <w:tab w:val="left" w:pos="800"/>
        </w:tabs>
        <w:spacing w:before="0" w:beforeAutospacing="0"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71D62">
        <w:rPr>
          <w:rFonts w:ascii="Liberation Serif" w:hAnsi="Liberation Serif"/>
          <w:sz w:val="28"/>
          <w:szCs w:val="28"/>
        </w:rPr>
        <w:t>19. Утвердить объем субсидий, предоставляемых муниципальному фонду «Фонд поддержки предпринимательства Каменск-Уральского городского округа»:</w:t>
      </w:r>
    </w:p>
    <w:p w:rsidR="00A35D2A" w:rsidRPr="001770F8" w:rsidRDefault="00A35D2A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770F8">
        <w:rPr>
          <w:rFonts w:ascii="Liberation Serif" w:hAnsi="Liberation Serif"/>
          <w:sz w:val="28"/>
          <w:szCs w:val="28"/>
        </w:rPr>
        <w:t>1) 11 760,0 тысяч рублей на 2026 год;</w:t>
      </w:r>
    </w:p>
    <w:p w:rsidR="00A35D2A" w:rsidRPr="001770F8" w:rsidRDefault="00A35D2A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770F8">
        <w:rPr>
          <w:rFonts w:ascii="Liberation Serif" w:hAnsi="Liberation Serif"/>
          <w:sz w:val="28"/>
          <w:szCs w:val="28"/>
        </w:rPr>
        <w:t>2) 1 000,0 тысяч рублей на 2027 год;</w:t>
      </w:r>
    </w:p>
    <w:p w:rsidR="00A35D2A" w:rsidRPr="001770F8" w:rsidRDefault="00A35D2A" w:rsidP="004979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770F8">
        <w:rPr>
          <w:rFonts w:ascii="Liberation Serif" w:hAnsi="Liberation Serif"/>
          <w:sz w:val="28"/>
          <w:szCs w:val="28"/>
        </w:rPr>
        <w:t>3) 1 000,0 тысяч рублей на 2028 год.</w:t>
      </w:r>
    </w:p>
    <w:p w:rsidR="00A35D2A" w:rsidRPr="001770F8" w:rsidRDefault="00A35D2A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770F8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в соответствии с Правилами предоставления субсидий и принимаемыми в соответствии с Правилами  предоставления субсидий решениями Администрации Каменск-Уральского городского округа, осуществляющей в соответствии с Бюджетным кодексом Российской </w:t>
      </w:r>
      <w:proofErr w:type="gramStart"/>
      <w:r w:rsidRPr="001770F8">
        <w:rPr>
          <w:rFonts w:ascii="Liberation Serif" w:hAnsi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 w:rsidRPr="001770F8">
        <w:rPr>
          <w:rFonts w:ascii="Liberation Serif" w:hAnsi="Liberation Serif"/>
          <w:sz w:val="28"/>
          <w:szCs w:val="28"/>
        </w:rPr>
        <w:t>.</w:t>
      </w:r>
    </w:p>
    <w:p w:rsidR="00A35D2A" w:rsidRPr="004228AB" w:rsidRDefault="00A35D2A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20.</w:t>
      </w:r>
      <w:r w:rsidRPr="005A508D">
        <w:rPr>
          <w:rFonts w:ascii="Liberation Serif" w:hAnsi="Liberation Serif"/>
          <w:color w:val="FF0000"/>
          <w:sz w:val="28"/>
          <w:szCs w:val="28"/>
        </w:rPr>
        <w:t> </w:t>
      </w:r>
      <w:r w:rsidRPr="004228AB">
        <w:rPr>
          <w:rFonts w:ascii="Liberation Serif" w:hAnsi="Liberation Serif"/>
          <w:sz w:val="28"/>
          <w:szCs w:val="28"/>
        </w:rPr>
        <w:t>Утвердить объем субсидий, предоставляемых народной дружине, осуществляющей деятельность на территории Каменск-Уральского городского округа:</w:t>
      </w:r>
    </w:p>
    <w:p w:rsidR="00A35D2A" w:rsidRPr="004228AB" w:rsidRDefault="00A35D2A" w:rsidP="00823A8A">
      <w:pPr>
        <w:tabs>
          <w:tab w:val="left" w:pos="4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1) 650,0 тысяч рублей на 2026 год;</w:t>
      </w:r>
    </w:p>
    <w:p w:rsidR="00A35D2A" w:rsidRPr="004228AB" w:rsidRDefault="00A35D2A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2) 480,0 тысяч рублей на 2027 год;</w:t>
      </w:r>
    </w:p>
    <w:p w:rsidR="00A35D2A" w:rsidRPr="004228AB" w:rsidRDefault="00A35D2A" w:rsidP="00823A8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3) 360,0 тысяч рублей на 2028 год.</w:t>
      </w:r>
    </w:p>
    <w:p w:rsidR="00A35D2A" w:rsidRPr="004228AB" w:rsidRDefault="00A35D2A" w:rsidP="00594E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в соответствии с Правилами предоставления субсидий и принимаемыми в соответствии с Правилами  предоставления субсидий решениями Администрации Каменск-Уральского городского округа, осуществляющей в соответствии с Бюджетным кодексом Российской </w:t>
      </w:r>
      <w:proofErr w:type="gramStart"/>
      <w:r w:rsidRPr="004228AB">
        <w:rPr>
          <w:rFonts w:ascii="Liberation Serif" w:hAnsi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 w:rsidRPr="004228AB">
        <w:rPr>
          <w:rFonts w:ascii="Liberation Serif" w:hAnsi="Liberation Serif"/>
          <w:sz w:val="28"/>
          <w:szCs w:val="28"/>
        </w:rPr>
        <w:t>.</w:t>
      </w:r>
    </w:p>
    <w:p w:rsidR="00A35D2A" w:rsidRPr="004228AB" w:rsidRDefault="00A35D2A" w:rsidP="003A1672">
      <w:pPr>
        <w:tabs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21.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4228AB">
        <w:rPr>
          <w:rFonts w:ascii="Liberation Serif" w:hAnsi="Liberation Serif"/>
          <w:sz w:val="28"/>
          <w:szCs w:val="28"/>
        </w:rPr>
        <w:t>Утвердить объем субсидий, предоставляемых телевизионным средствам массовой информации, осуществляющим информирование населения о деятельности органов местного самоуправления и (или) муниципальных казенных учреждений Каменск-Уральского городского округа:</w:t>
      </w:r>
    </w:p>
    <w:p w:rsidR="00A35D2A" w:rsidRPr="004228AB" w:rsidRDefault="00A35D2A" w:rsidP="003A16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1) 606,0 тысяч рублей на 2026 год;</w:t>
      </w:r>
    </w:p>
    <w:p w:rsidR="00A35D2A" w:rsidRPr="004228AB" w:rsidRDefault="00A35D2A" w:rsidP="003A16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2) 606,0 тысяч рублей на 2027 год;</w:t>
      </w:r>
    </w:p>
    <w:p w:rsidR="00A35D2A" w:rsidRPr="004228AB" w:rsidRDefault="00A35D2A" w:rsidP="003A1672">
      <w:pPr>
        <w:tabs>
          <w:tab w:val="left" w:pos="426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 xml:space="preserve">3) 606,0 тысяч рублей на 2028 год.  </w:t>
      </w:r>
    </w:p>
    <w:p w:rsidR="00A35D2A" w:rsidRPr="004228AB" w:rsidRDefault="00A35D2A" w:rsidP="00E44363">
      <w:pPr>
        <w:tabs>
          <w:tab w:val="left" w:pos="108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4228AB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A35D2A" w:rsidRPr="00F2010B" w:rsidRDefault="00A35D2A" w:rsidP="00094DB8">
      <w:pPr>
        <w:widowControl w:val="0"/>
        <w:tabs>
          <w:tab w:val="left" w:pos="700"/>
          <w:tab w:val="left" w:pos="1440"/>
        </w:tabs>
        <w:autoSpaceDE w:val="0"/>
        <w:jc w:val="both"/>
        <w:rPr>
          <w:rFonts w:ascii="Liberation Serif" w:hAnsi="Liberation Serif"/>
          <w:sz w:val="28"/>
          <w:szCs w:val="28"/>
        </w:rPr>
      </w:pPr>
      <w:r w:rsidRPr="005A508D">
        <w:rPr>
          <w:rFonts w:ascii="Liberation Serif" w:hAnsi="Liberation Serif"/>
          <w:color w:val="FF0000"/>
          <w:sz w:val="28"/>
          <w:szCs w:val="28"/>
        </w:rPr>
        <w:tab/>
      </w:r>
      <w:r w:rsidRPr="006F1101">
        <w:rPr>
          <w:rFonts w:ascii="Liberation Serif" w:hAnsi="Liberation Serif"/>
          <w:sz w:val="28"/>
          <w:szCs w:val="28"/>
        </w:rPr>
        <w:t>22.</w:t>
      </w:r>
      <w:r w:rsidRPr="005A508D">
        <w:rPr>
          <w:rFonts w:ascii="Liberation Serif" w:hAnsi="Liberation Serif"/>
          <w:color w:val="FF0000"/>
          <w:sz w:val="28"/>
          <w:szCs w:val="28"/>
        </w:rPr>
        <w:t> </w:t>
      </w:r>
      <w:r w:rsidRPr="00F2010B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юридическим лицам, осуществившим выполнение работ по благоустройству дворовой территории в рамках реализации муниципальной </w:t>
      </w:r>
      <w:hyperlink r:id="rId8" w:history="1">
        <w:r w:rsidRPr="00F2010B">
          <w:rPr>
            <w:rStyle w:val="a8"/>
            <w:rFonts w:ascii="Liberation Serif" w:hAnsi="Liberation Serif"/>
            <w:color w:val="auto"/>
            <w:sz w:val="28"/>
            <w:szCs w:val="28"/>
            <w:u w:val="none"/>
          </w:rPr>
          <w:t>программы</w:t>
        </w:r>
      </w:hyperlink>
      <w:r w:rsidRPr="00F2010B">
        <w:rPr>
          <w:rFonts w:ascii="Liberation Serif" w:hAnsi="Liberation Serif"/>
          <w:sz w:val="28"/>
          <w:szCs w:val="28"/>
        </w:rPr>
        <w:t xml:space="preserve"> «Формирование современной </w:t>
      </w:r>
      <w:r w:rsidRPr="00F2010B">
        <w:rPr>
          <w:rFonts w:ascii="Liberation Serif" w:hAnsi="Liberation Serif"/>
          <w:sz w:val="28"/>
          <w:szCs w:val="28"/>
        </w:rPr>
        <w:lastRenderedPageBreak/>
        <w:t xml:space="preserve">городской среды на территории Каменск-Уральского городского округа на </w:t>
      </w:r>
      <w:r w:rsidR="00FD11D1" w:rsidRPr="00FD11D1">
        <w:rPr>
          <w:rFonts w:ascii="Liberation Serif" w:hAnsi="Liberation Serif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2017 - 2030 годы»:</w:t>
      </w:r>
    </w:p>
    <w:p w:rsidR="00A35D2A" w:rsidRPr="00F2010B" w:rsidRDefault="00A35D2A" w:rsidP="005F37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1) 43 006,5 тысяч рублей на 2026 год;</w:t>
      </w:r>
    </w:p>
    <w:p w:rsidR="00A35D2A" w:rsidRPr="00F2010B" w:rsidRDefault="00A35D2A" w:rsidP="005F37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>2) 12 620,7 тысяч рублей на 2027 год;</w:t>
      </w:r>
    </w:p>
    <w:p w:rsidR="00A35D2A" w:rsidRPr="00F2010B" w:rsidRDefault="00A35D2A" w:rsidP="005F3714">
      <w:pPr>
        <w:tabs>
          <w:tab w:val="left" w:pos="426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 xml:space="preserve">3) 12 282,7 тысяч рублей на 2028 год.  </w:t>
      </w:r>
    </w:p>
    <w:p w:rsidR="00A35D2A" w:rsidRDefault="00A35D2A" w:rsidP="00BD4EE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в соответствии с Правилами предоставления субсидий и принимаемыми в соответствии с </w:t>
      </w:r>
      <w:bookmarkStart w:id="0" w:name="_GoBack"/>
      <w:bookmarkEnd w:id="0"/>
      <w:r w:rsidRPr="00F2010B">
        <w:rPr>
          <w:rFonts w:ascii="Liberation Serif" w:hAnsi="Liberation Serif"/>
          <w:sz w:val="28"/>
          <w:szCs w:val="28"/>
        </w:rPr>
        <w:t xml:space="preserve">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</w:t>
      </w:r>
      <w:proofErr w:type="gramStart"/>
      <w:r w:rsidRPr="00F2010B">
        <w:rPr>
          <w:rFonts w:ascii="Liberation Serif" w:hAnsi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 w:rsidRPr="00F2010B">
        <w:rPr>
          <w:rFonts w:ascii="Liberation Serif" w:hAnsi="Liberation Serif"/>
          <w:sz w:val="28"/>
          <w:szCs w:val="28"/>
        </w:rPr>
        <w:t>.</w:t>
      </w:r>
    </w:p>
    <w:p w:rsidR="00A35D2A" w:rsidRPr="00D9600C" w:rsidRDefault="00A35D2A" w:rsidP="00094DB8">
      <w:pPr>
        <w:tabs>
          <w:tab w:val="left" w:pos="90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</w:t>
      </w:r>
      <w:r w:rsidRPr="00D9600C">
        <w:rPr>
          <w:rFonts w:ascii="Liberation Serif" w:hAnsi="Liberation Serif" w:cs="Liberation Serif"/>
          <w:sz w:val="28"/>
          <w:szCs w:val="28"/>
        </w:rPr>
        <w:t>2</w:t>
      </w:r>
      <w:r w:rsidR="00094DB8">
        <w:rPr>
          <w:rFonts w:ascii="Liberation Serif" w:hAnsi="Liberation Serif" w:cs="Liberation Serif"/>
          <w:sz w:val="28"/>
          <w:szCs w:val="28"/>
        </w:rPr>
        <w:t>3</w:t>
      </w:r>
      <w:r w:rsidRPr="00D9600C">
        <w:rPr>
          <w:rFonts w:ascii="Liberation Serif" w:hAnsi="Liberation Serif" w:cs="Liberation Serif"/>
          <w:sz w:val="28"/>
          <w:szCs w:val="28"/>
        </w:rPr>
        <w:t xml:space="preserve">. </w:t>
      </w:r>
      <w:r w:rsidRPr="00D9600C">
        <w:rPr>
          <w:rFonts w:ascii="Liberation Serif" w:hAnsi="Liberation Serif"/>
          <w:sz w:val="28"/>
          <w:szCs w:val="28"/>
        </w:rPr>
        <w:t>Утвердить объем субсидий, предоставляемых</w:t>
      </w:r>
      <w:r w:rsidRPr="00D9600C">
        <w:rPr>
          <w:rFonts w:ascii="Liberation Serif" w:hAnsi="Liberation Serif"/>
          <w:b/>
          <w:sz w:val="28"/>
          <w:szCs w:val="28"/>
        </w:rPr>
        <w:t xml:space="preserve"> </w:t>
      </w:r>
      <w:r w:rsidRPr="00D9600C">
        <w:rPr>
          <w:rFonts w:ascii="Liberation Serif" w:hAnsi="Liberation Serif"/>
          <w:sz w:val="28"/>
          <w:szCs w:val="28"/>
        </w:rPr>
        <w:t>организациям, осуществляющим управление многоквартирными домами на частичное возмещение затрат на оплату работ по благоустройству дворовых территорий, по которым осуществляется проезд к образовательным учреждениям на территории  Каменск-Уральского городского округа:</w:t>
      </w:r>
    </w:p>
    <w:p w:rsidR="00A35D2A" w:rsidRPr="00D9600C" w:rsidRDefault="00A35D2A" w:rsidP="00A11F8C">
      <w:pPr>
        <w:tabs>
          <w:tab w:val="left" w:pos="600"/>
          <w:tab w:val="left" w:pos="800"/>
        </w:tabs>
        <w:autoSpaceDE w:val="0"/>
        <w:autoSpaceDN w:val="0"/>
        <w:adjustRightInd w:val="0"/>
        <w:ind w:firstLine="539"/>
        <w:rPr>
          <w:rFonts w:ascii="Liberation Serif" w:hAnsi="Liberation Serif" w:cs="Liberation Serif"/>
          <w:sz w:val="28"/>
          <w:szCs w:val="28"/>
        </w:rPr>
      </w:pPr>
      <w:r w:rsidRPr="00D9600C">
        <w:rPr>
          <w:rFonts w:ascii="Liberation Serif" w:hAnsi="Liberation Serif" w:cs="Liberation Serif"/>
          <w:sz w:val="28"/>
          <w:szCs w:val="28"/>
        </w:rPr>
        <w:t xml:space="preserve">  1) 12 500,0 тысяч рублей на 2026 год;</w:t>
      </w:r>
    </w:p>
    <w:p w:rsidR="00A35D2A" w:rsidRPr="00D9600C" w:rsidRDefault="00A35D2A" w:rsidP="00A11F8C">
      <w:pPr>
        <w:autoSpaceDE w:val="0"/>
        <w:autoSpaceDN w:val="0"/>
        <w:adjustRightInd w:val="0"/>
        <w:ind w:firstLine="539"/>
        <w:rPr>
          <w:rFonts w:ascii="Liberation Serif" w:hAnsi="Liberation Serif" w:cs="Liberation Serif"/>
          <w:sz w:val="28"/>
          <w:szCs w:val="28"/>
        </w:rPr>
      </w:pPr>
      <w:r w:rsidRPr="00D9600C">
        <w:rPr>
          <w:rFonts w:ascii="Liberation Serif" w:hAnsi="Liberation Serif" w:cs="Liberation Serif"/>
          <w:sz w:val="28"/>
          <w:szCs w:val="28"/>
        </w:rPr>
        <w:t xml:space="preserve">  2) 7 999,0</w:t>
      </w:r>
      <w:r w:rsidRPr="00D9600C">
        <w:rPr>
          <w:rFonts w:ascii="Liberation Serif" w:hAnsi="Liberation Serif"/>
          <w:sz w:val="28"/>
          <w:szCs w:val="28"/>
        </w:rPr>
        <w:t xml:space="preserve"> тысяч рублей на 2027 год</w:t>
      </w:r>
      <w:r w:rsidRPr="00D9600C">
        <w:rPr>
          <w:rFonts w:ascii="Liberation Serif" w:hAnsi="Liberation Serif" w:cs="Liberation Serif"/>
          <w:sz w:val="28"/>
          <w:szCs w:val="28"/>
        </w:rPr>
        <w:t xml:space="preserve">; </w:t>
      </w:r>
    </w:p>
    <w:p w:rsidR="00A35D2A" w:rsidRPr="00D9600C" w:rsidRDefault="00A35D2A" w:rsidP="00A11F8C">
      <w:pPr>
        <w:autoSpaceDE w:val="0"/>
        <w:autoSpaceDN w:val="0"/>
        <w:adjustRightInd w:val="0"/>
        <w:ind w:firstLine="539"/>
        <w:rPr>
          <w:rFonts w:ascii="Liberation Serif" w:hAnsi="Liberation Serif" w:cs="Liberation Serif"/>
          <w:sz w:val="28"/>
          <w:szCs w:val="28"/>
        </w:rPr>
      </w:pPr>
      <w:r w:rsidRPr="00D9600C">
        <w:rPr>
          <w:rFonts w:ascii="Liberation Serif" w:hAnsi="Liberation Serif" w:cs="Liberation Serif"/>
          <w:sz w:val="28"/>
          <w:szCs w:val="28"/>
        </w:rPr>
        <w:t xml:space="preserve">  3) 7 000,0 тысяч рублей на 2028 год.</w:t>
      </w:r>
    </w:p>
    <w:p w:rsidR="00094DB8" w:rsidRDefault="00094DB8" w:rsidP="00094DB8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2010B">
        <w:rPr>
          <w:rFonts w:ascii="Liberation Serif" w:hAnsi="Liberation Serif"/>
          <w:sz w:val="28"/>
          <w:szCs w:val="28"/>
        </w:rPr>
        <w:t xml:space="preserve">Предоставление соответствующих субсидий осуществляется в соответствии с Правилами предоставления субсидий и принимаемыми 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</w:t>
      </w:r>
      <w:proofErr w:type="gramStart"/>
      <w:r w:rsidRPr="00F2010B">
        <w:rPr>
          <w:rFonts w:ascii="Liberation Serif" w:hAnsi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 w:rsidRPr="00F2010B">
        <w:rPr>
          <w:rFonts w:ascii="Liberation Serif" w:hAnsi="Liberation Serif"/>
          <w:sz w:val="28"/>
          <w:szCs w:val="28"/>
        </w:rPr>
        <w:t>.</w:t>
      </w:r>
    </w:p>
    <w:p w:rsidR="00A35D2A" w:rsidRPr="007E0625" w:rsidRDefault="00A35D2A" w:rsidP="00BD4EEE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</w:t>
      </w:r>
      <w:r w:rsidR="00C21950" w:rsidRPr="00C21950">
        <w:rPr>
          <w:rFonts w:ascii="Liberation Serif" w:hAnsi="Liberation Serif"/>
          <w:sz w:val="28"/>
          <w:szCs w:val="28"/>
        </w:rPr>
        <w:t>4</w:t>
      </w:r>
      <w:r w:rsidRPr="007E0625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7E0625">
        <w:rPr>
          <w:rFonts w:ascii="Liberation Serif" w:hAnsi="Liberation Serif"/>
          <w:sz w:val="28"/>
          <w:szCs w:val="28"/>
        </w:rPr>
        <w:t>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с выполнением им обязательств по концессионному соглашению от 23.12.2016  № 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и обществом с ограниченной ответственностью «УПРАВЛЯЮЩАЯ КОМПАНИЯ «ТЕПЛОКОМПЛЕКС»:</w:t>
      </w:r>
      <w:proofErr w:type="gramEnd"/>
    </w:p>
    <w:p w:rsidR="00A35D2A" w:rsidRPr="007E0625" w:rsidRDefault="00A35D2A" w:rsidP="00BD4EEE">
      <w:pPr>
        <w:pStyle w:val="a9"/>
        <w:tabs>
          <w:tab w:val="left" w:pos="360"/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1) 110,0 тысяч рублей на 2026 год;</w:t>
      </w:r>
    </w:p>
    <w:p w:rsidR="00A35D2A" w:rsidRPr="007E0625" w:rsidRDefault="00A35D2A" w:rsidP="00BD4EEE">
      <w:pPr>
        <w:pStyle w:val="a9"/>
        <w:tabs>
          <w:tab w:val="left" w:pos="360"/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2) 110,0 тысяч рублей на 2027 год;</w:t>
      </w:r>
    </w:p>
    <w:p w:rsidR="00A35D2A" w:rsidRPr="007E0625" w:rsidRDefault="00A35D2A" w:rsidP="00BD4EEE">
      <w:pPr>
        <w:pStyle w:val="a9"/>
        <w:tabs>
          <w:tab w:val="left" w:pos="360"/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3) 110,0 тысяч рублей на 2028 год.</w:t>
      </w:r>
    </w:p>
    <w:p w:rsidR="00A35D2A" w:rsidRPr="007E0625" w:rsidRDefault="00A35D2A" w:rsidP="00E44363">
      <w:pPr>
        <w:pStyle w:val="a9"/>
        <w:tabs>
          <w:tab w:val="left" w:pos="360"/>
          <w:tab w:val="left" w:pos="720"/>
        </w:tabs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A35D2A" w:rsidRPr="007E0625" w:rsidRDefault="00A35D2A" w:rsidP="008E0DB9">
      <w:pPr>
        <w:tabs>
          <w:tab w:val="left" w:pos="10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</w:t>
      </w:r>
      <w:r w:rsidR="00C21950" w:rsidRPr="00C21950">
        <w:rPr>
          <w:rFonts w:ascii="Liberation Serif" w:hAnsi="Liberation Serif"/>
          <w:sz w:val="28"/>
          <w:szCs w:val="28"/>
        </w:rPr>
        <w:t>5</w:t>
      </w:r>
      <w:r w:rsidRPr="007E0625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7E0625">
        <w:rPr>
          <w:rFonts w:ascii="Liberation Serif" w:hAnsi="Liberation Serif"/>
          <w:sz w:val="28"/>
          <w:szCs w:val="28"/>
        </w:rPr>
        <w:t>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с выполнением им обязательств по концессионному соглашению от 20.04.2018  № 1/2018, заключенному между муниципальным образованием Каменск-</w:t>
      </w:r>
      <w:r w:rsidRPr="007E0625">
        <w:rPr>
          <w:rFonts w:ascii="Liberation Serif" w:hAnsi="Liberation Serif"/>
          <w:sz w:val="28"/>
          <w:szCs w:val="28"/>
        </w:rPr>
        <w:lastRenderedPageBreak/>
        <w:t>Уральский городской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</w:t>
      </w:r>
      <w:proofErr w:type="gramEnd"/>
      <w:r w:rsidRPr="007E0625">
        <w:rPr>
          <w:rFonts w:ascii="Liberation Serif" w:hAnsi="Liberation Serif"/>
          <w:sz w:val="28"/>
          <w:szCs w:val="28"/>
        </w:rPr>
        <w:t xml:space="preserve"> Федерации Свердловская область:</w:t>
      </w:r>
    </w:p>
    <w:p w:rsidR="00A35D2A" w:rsidRPr="007E0625" w:rsidRDefault="00A35D2A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1) 150,0 тысяч рублей на 2026 год;</w:t>
      </w:r>
    </w:p>
    <w:p w:rsidR="00A35D2A" w:rsidRPr="007E0625" w:rsidRDefault="00A35D2A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2) 150,0 тысяч рублей на 2027 год;</w:t>
      </w:r>
    </w:p>
    <w:p w:rsidR="00A35D2A" w:rsidRPr="007E0625" w:rsidRDefault="00A35D2A" w:rsidP="003545F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3) 150,0 тысяч рублей на 2028 год.</w:t>
      </w:r>
    </w:p>
    <w:p w:rsidR="00A35D2A" w:rsidRPr="007E0625" w:rsidRDefault="00A35D2A" w:rsidP="00B804E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A35D2A" w:rsidRPr="007E0625" w:rsidRDefault="00A35D2A" w:rsidP="00C76C2E">
      <w:pPr>
        <w:pStyle w:val="ab"/>
        <w:tabs>
          <w:tab w:val="left" w:pos="900"/>
        </w:tabs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</w:t>
      </w:r>
      <w:r w:rsidR="00C21950" w:rsidRPr="00C21950">
        <w:rPr>
          <w:rFonts w:ascii="Liberation Serif" w:hAnsi="Liberation Serif"/>
          <w:sz w:val="28"/>
          <w:szCs w:val="28"/>
        </w:rPr>
        <w:t>6</w:t>
      </w:r>
      <w:r w:rsidRPr="007E0625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7E0625">
        <w:rPr>
          <w:rFonts w:ascii="Liberation Serif" w:hAnsi="Liberation Serif"/>
          <w:sz w:val="28"/>
          <w:szCs w:val="28"/>
        </w:rPr>
        <w:t>Утвердить объем субсидий, предоставляемых на финансовое обеспечение затрат концессионера - общества с ограниченной ответственностью «УПРАВЛЯЮЩАЯ КОМПАНИЯ «ТЕПЛОКОМПЛЕКС» в связи с выполнением им обязательств по концессионному соглашению от 02.09.2021 № 1/2021,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</w:t>
      </w:r>
      <w:proofErr w:type="gramEnd"/>
      <w:r w:rsidRPr="007E0625">
        <w:rPr>
          <w:rFonts w:ascii="Liberation Serif" w:hAnsi="Liberation Serif"/>
          <w:sz w:val="28"/>
          <w:szCs w:val="28"/>
        </w:rPr>
        <w:t xml:space="preserve"> Федерации Свердловская  область: </w:t>
      </w:r>
    </w:p>
    <w:p w:rsidR="00A35D2A" w:rsidRPr="007E0625" w:rsidRDefault="00A35D2A" w:rsidP="00AE3174">
      <w:pPr>
        <w:pStyle w:val="a9"/>
        <w:tabs>
          <w:tab w:val="left" w:pos="36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1) 10 000,0 тысяч рублей на 2026 год;</w:t>
      </w:r>
    </w:p>
    <w:p w:rsidR="00A35D2A" w:rsidRPr="007E0625" w:rsidRDefault="00A35D2A" w:rsidP="00AE3174">
      <w:pPr>
        <w:pStyle w:val="a9"/>
        <w:tabs>
          <w:tab w:val="left" w:pos="36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2) 0,0 тысяч рублей на 2027 год;</w:t>
      </w:r>
    </w:p>
    <w:p w:rsidR="00A35D2A" w:rsidRPr="007E0625" w:rsidRDefault="00A35D2A" w:rsidP="00AE3174">
      <w:pPr>
        <w:pStyle w:val="a9"/>
        <w:tabs>
          <w:tab w:val="left" w:pos="36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>3) 0,0 тысяч рублей на 2028 год.</w:t>
      </w:r>
    </w:p>
    <w:p w:rsidR="00A35D2A" w:rsidRPr="00DA5EDB" w:rsidRDefault="00A35D2A" w:rsidP="005C3CD5">
      <w:pPr>
        <w:pStyle w:val="a9"/>
        <w:tabs>
          <w:tab w:val="left" w:pos="360"/>
          <w:tab w:val="left" w:pos="800"/>
        </w:tabs>
        <w:spacing w:after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7E0625">
        <w:rPr>
          <w:rFonts w:ascii="Liberation Serif" w:hAnsi="Liberation Serif"/>
          <w:sz w:val="28"/>
          <w:szCs w:val="28"/>
        </w:rPr>
        <w:t xml:space="preserve">Условия и сроки предоставления соответствующих субсидий </w:t>
      </w:r>
      <w:r w:rsidRPr="00DA5EDB">
        <w:rPr>
          <w:rFonts w:ascii="Liberation Serif" w:hAnsi="Liberation Serif"/>
          <w:color w:val="000000"/>
          <w:sz w:val="28"/>
          <w:szCs w:val="28"/>
        </w:rPr>
        <w:t>предусматриваются в концессионном соглашении.</w:t>
      </w:r>
    </w:p>
    <w:p w:rsidR="00A35D2A" w:rsidRPr="00DA5EDB" w:rsidRDefault="00C21950" w:rsidP="00C62753">
      <w:pPr>
        <w:pStyle w:val="a9"/>
        <w:tabs>
          <w:tab w:val="left" w:pos="70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  <w:t>2</w:t>
      </w:r>
      <w:r w:rsidRPr="00C21950">
        <w:rPr>
          <w:rFonts w:ascii="Liberation Serif" w:hAnsi="Liberation Serif"/>
          <w:color w:val="000000"/>
          <w:sz w:val="28"/>
          <w:szCs w:val="28"/>
        </w:rPr>
        <w:t>7</w:t>
      </w:r>
      <w:r w:rsidR="00A35D2A" w:rsidRPr="00DA5EDB">
        <w:rPr>
          <w:rFonts w:ascii="Liberation Serif" w:hAnsi="Liberation Serif"/>
          <w:color w:val="000000"/>
          <w:sz w:val="28"/>
          <w:szCs w:val="28"/>
        </w:rPr>
        <w:t xml:space="preserve">. Утвердить свод </w:t>
      </w:r>
      <w:proofErr w:type="gramStart"/>
      <w:r w:rsidR="00A35D2A" w:rsidRPr="00DA5EDB">
        <w:rPr>
          <w:rFonts w:ascii="Liberation Serif" w:hAnsi="Liberation Serif"/>
          <w:color w:val="000000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="00A35D2A" w:rsidRPr="00DA5EDB">
        <w:rPr>
          <w:rFonts w:ascii="Liberation Serif" w:hAnsi="Liberation Serif"/>
          <w:color w:val="000000"/>
          <w:sz w:val="28"/>
          <w:szCs w:val="28"/>
        </w:rPr>
        <w:t xml:space="preserve"> на 2026 год и плановый период 2027 и 2028 годов (Приложение 6).</w:t>
      </w:r>
    </w:p>
    <w:p w:rsidR="00A35D2A" w:rsidRPr="00DA5EDB" w:rsidRDefault="00A35D2A" w:rsidP="00DE1B50">
      <w:pPr>
        <w:pStyle w:val="a9"/>
        <w:tabs>
          <w:tab w:val="left" w:pos="705"/>
          <w:tab w:val="left" w:pos="75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DA5EDB">
        <w:rPr>
          <w:rFonts w:ascii="Liberation Serif" w:hAnsi="Liberation Serif"/>
          <w:color w:val="000000"/>
          <w:sz w:val="28"/>
          <w:szCs w:val="28"/>
        </w:rPr>
        <w:tab/>
        <w:t>2</w:t>
      </w:r>
      <w:r w:rsidR="00C21950" w:rsidRPr="00C21950">
        <w:rPr>
          <w:rFonts w:ascii="Liberation Serif" w:hAnsi="Liberation Serif"/>
          <w:color w:val="000000"/>
          <w:sz w:val="28"/>
          <w:szCs w:val="28"/>
        </w:rPr>
        <w:t>8</w:t>
      </w:r>
      <w:r w:rsidRPr="00DA5EDB">
        <w:rPr>
          <w:rFonts w:ascii="Liberation Serif" w:hAnsi="Liberation Serif"/>
          <w:color w:val="000000"/>
          <w:sz w:val="28"/>
          <w:szCs w:val="28"/>
        </w:rPr>
        <w:t>. Утвердить программу муниципальных внутренних заимствований Каменск-Уральского городского округа на 2026 год и плановый период 2027 и 2028 годов (Приложение 7).</w:t>
      </w:r>
    </w:p>
    <w:p w:rsidR="00A35D2A" w:rsidRPr="00960DFD" w:rsidRDefault="00C21950" w:rsidP="00560E43">
      <w:pPr>
        <w:pStyle w:val="a9"/>
        <w:tabs>
          <w:tab w:val="left" w:pos="555"/>
          <w:tab w:val="left" w:pos="705"/>
          <w:tab w:val="left" w:pos="75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D11D1">
        <w:rPr>
          <w:rFonts w:ascii="Liberation Serif" w:hAnsi="Liberation Serif"/>
          <w:color w:val="000000"/>
          <w:sz w:val="28"/>
          <w:szCs w:val="28"/>
        </w:rPr>
        <w:t>29</w:t>
      </w:r>
      <w:r w:rsidR="00A35D2A" w:rsidRPr="00960DFD">
        <w:rPr>
          <w:rFonts w:ascii="Liberation Serif" w:hAnsi="Liberation Serif"/>
          <w:color w:val="000000"/>
          <w:sz w:val="28"/>
          <w:szCs w:val="28"/>
        </w:rPr>
        <w:t xml:space="preserve">.  </w:t>
      </w:r>
      <w:proofErr w:type="gramStart"/>
      <w:r w:rsidR="00A35D2A" w:rsidRPr="00960DFD">
        <w:rPr>
          <w:rFonts w:ascii="Liberation Serif" w:hAnsi="Liberation Serif"/>
          <w:color w:val="000000"/>
          <w:sz w:val="28"/>
          <w:szCs w:val="28"/>
        </w:rPr>
        <w:t>В ходе исполнения бюджета Каменск-Уральского городского округа Администрацией Каменск-Уральского городского округа могут привлекаться бюджетные кредиты из других бюджетов бюджетной системы Российской Федерации и в том числе бюджетные кредиты на пополнение остатков средств на едином счете бюджета Каменск-Уральского городского округа, в пределах утвержденной программы муниципальных внутренних заимствований Каменск-Уральского городского округа на 2026 год и плановый период 2027 и 2028 годов.</w:t>
      </w:r>
      <w:proofErr w:type="gramEnd"/>
    </w:p>
    <w:p w:rsidR="00A35D2A" w:rsidRPr="006F1101" w:rsidRDefault="00A35D2A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C21950" w:rsidRPr="00C21950">
        <w:rPr>
          <w:rFonts w:ascii="Liberation Serif" w:hAnsi="Liberation Serif"/>
          <w:sz w:val="28"/>
          <w:szCs w:val="28"/>
        </w:rPr>
        <w:t>0</w:t>
      </w:r>
      <w:r w:rsidRPr="006F1101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6F1101">
        <w:rPr>
          <w:rFonts w:ascii="Liberation Serif" w:hAnsi="Liberation Serif"/>
          <w:sz w:val="28"/>
          <w:szCs w:val="28"/>
        </w:rPr>
        <w:t xml:space="preserve">В ходе исполнения бюджета Каменск-Уральского городского округа показатели сводной бюджетной росписи могут быть изменены в соответствии с решениями руководителя функционального органа Администрации Каменск - Уральского городского округа Финансово-бюджетное управление без внесения изменений в настоящее решение, в случаях, установленных Бюджетным кодексом Российской Федерации, а также в случаях, установленных </w:t>
      </w:r>
      <w:r w:rsidRPr="006F1101">
        <w:rPr>
          <w:rFonts w:ascii="Liberation Serif" w:hAnsi="Liberation Serif"/>
          <w:sz w:val="28"/>
          <w:szCs w:val="28"/>
        </w:rPr>
        <w:lastRenderedPageBreak/>
        <w:t>Положением о бюджетном процессе в Каменск-Уральском городском округе, утвержденным решением Городской Думы города Каменска-Уральского.</w:t>
      </w:r>
      <w:proofErr w:type="gramEnd"/>
    </w:p>
    <w:p w:rsidR="00A35D2A" w:rsidRPr="006F1101" w:rsidRDefault="00A35D2A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C21950" w:rsidRPr="00C21950">
        <w:rPr>
          <w:rFonts w:ascii="Liberation Serif" w:hAnsi="Liberation Serif"/>
          <w:sz w:val="28"/>
          <w:szCs w:val="28"/>
        </w:rPr>
        <w:t>1</w:t>
      </w:r>
      <w:r w:rsidRPr="006F1101">
        <w:rPr>
          <w:rFonts w:ascii="Liberation Serif" w:hAnsi="Liberation Serif"/>
          <w:sz w:val="28"/>
          <w:szCs w:val="28"/>
        </w:rPr>
        <w:t>. Казначейское обслуживание бюджета Каменск-Уральского городского округа производится с открытием единого счета бюджета функциональному органу Администрации Каменск-Уральского городского округа Финансово-бюджетное управление в соответствии с Бюджетным кодексом Российской Федерации.</w:t>
      </w:r>
    </w:p>
    <w:p w:rsidR="00A35D2A" w:rsidRPr="00F2010B" w:rsidRDefault="00A35D2A" w:rsidP="00A90F0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C21950" w:rsidRPr="00C21950">
        <w:rPr>
          <w:rFonts w:ascii="Liberation Serif" w:hAnsi="Liberation Serif"/>
          <w:sz w:val="28"/>
          <w:szCs w:val="28"/>
        </w:rPr>
        <w:t>2</w:t>
      </w:r>
      <w:r w:rsidRPr="006F1101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6F1101">
        <w:rPr>
          <w:rFonts w:ascii="Liberation Serif" w:hAnsi="Liberation Serif"/>
          <w:sz w:val="28"/>
          <w:szCs w:val="28"/>
        </w:rPr>
        <w:t xml:space="preserve">В </w:t>
      </w:r>
      <w:r w:rsidRPr="00F2010B">
        <w:rPr>
          <w:rFonts w:ascii="Liberation Serif" w:hAnsi="Liberation Serif"/>
          <w:sz w:val="28"/>
          <w:szCs w:val="28"/>
        </w:rPr>
        <w:t>ходе исполнения бюджета Каменск-Уральского городского округа функциональный орган Администрации Каменск-Уральского городского округа Финансово-бюджетное управление</w:t>
      </w:r>
      <w:r w:rsidRPr="00F2010B">
        <w:rPr>
          <w:rFonts w:ascii="Liberation Serif" w:hAnsi="Liberation Serif"/>
          <w:bCs/>
          <w:sz w:val="28"/>
          <w:szCs w:val="28"/>
        </w:rPr>
        <w:t xml:space="preserve"> осуществляет казначейское сопровождение средств местного бюджета в случаях их предоставления юридическим лицам с целью исполнения обязательств по предоставлению аванса в соответствии с муниципальными контрактами, контрактами (договорами) о поставке товаров, выполнении работ, оказании услуг, заключенными муниципальными заказчиками Каменск-Уральского городского округа, муниципальными бюджетными и муниципальными автономными учреждениями</w:t>
      </w:r>
      <w:proofErr w:type="gramEnd"/>
      <w:r w:rsidRPr="00F2010B">
        <w:rPr>
          <w:rFonts w:ascii="Liberation Serif" w:hAnsi="Liberation Serif"/>
          <w:bCs/>
          <w:sz w:val="28"/>
          <w:szCs w:val="28"/>
        </w:rPr>
        <w:t xml:space="preserve"> Каменск-Уральского городского округа, если  сумма аванса составит 100 и более миллионов рублей, за исключением случаев, когда в соответствии с Бюджетным кодексом Российской Федерации указанные средства не подлежат казначейскому сопровождению.</w:t>
      </w:r>
    </w:p>
    <w:p w:rsidR="00A35D2A" w:rsidRPr="00F2010B" w:rsidRDefault="00A35D2A" w:rsidP="005133E0">
      <w:pPr>
        <w:pStyle w:val="af0"/>
        <w:tabs>
          <w:tab w:val="left" w:pos="800"/>
          <w:tab w:val="left" w:pos="1000"/>
          <w:tab w:val="left" w:pos="3686"/>
        </w:tabs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/>
          <w:bCs/>
          <w:sz w:val="28"/>
          <w:szCs w:val="28"/>
        </w:rPr>
      </w:pPr>
      <w:r w:rsidRPr="00F2010B">
        <w:rPr>
          <w:rFonts w:ascii="Liberation Serif" w:hAnsi="Liberation Serif"/>
          <w:bCs/>
          <w:sz w:val="28"/>
          <w:szCs w:val="28"/>
        </w:rPr>
        <w:t xml:space="preserve">Казначейское сопровождение средств бюджета Каменск-Уральского городского округа, указанных в части первой настоящего пункта, осуществляется </w:t>
      </w:r>
      <w:r w:rsidRPr="00F2010B">
        <w:rPr>
          <w:rFonts w:ascii="Liberation Serif" w:hAnsi="Liberation Serif"/>
          <w:sz w:val="28"/>
          <w:szCs w:val="28"/>
        </w:rPr>
        <w:t>функциональным органом Администрации Каменск-Уральского городского округа Финансово-бюджетное управление</w:t>
      </w:r>
      <w:r w:rsidRPr="00F2010B">
        <w:rPr>
          <w:rFonts w:ascii="Liberation Serif" w:hAnsi="Liberation Serif"/>
          <w:bCs/>
          <w:sz w:val="28"/>
          <w:szCs w:val="28"/>
        </w:rPr>
        <w:t xml:space="preserve"> в порядке, утвержденном Администрацией Каменск-Уральского городского округа в соответствии с общими требованиями, установленными Правительством Российской Федерации.</w:t>
      </w:r>
    </w:p>
    <w:p w:rsidR="00A35D2A" w:rsidRPr="006F1101" w:rsidRDefault="00A35D2A" w:rsidP="005133E0">
      <w:pPr>
        <w:tabs>
          <w:tab w:val="left" w:pos="90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C21950" w:rsidRPr="00C21950">
        <w:rPr>
          <w:rFonts w:ascii="Liberation Serif" w:hAnsi="Liberation Serif"/>
          <w:sz w:val="28"/>
          <w:szCs w:val="28"/>
        </w:rPr>
        <w:t>3</w:t>
      </w:r>
      <w:r w:rsidRPr="006F1101">
        <w:rPr>
          <w:rFonts w:ascii="Liberation Serif" w:hAnsi="Liberation Serif"/>
          <w:sz w:val="28"/>
          <w:szCs w:val="28"/>
        </w:rPr>
        <w:t>. Настоящее решение вступает в силу с 1 января 2026 года.</w:t>
      </w:r>
    </w:p>
    <w:p w:rsidR="00A35D2A" w:rsidRPr="000D2797" w:rsidRDefault="00A35D2A" w:rsidP="005133E0">
      <w:pPr>
        <w:tabs>
          <w:tab w:val="left" w:pos="900"/>
        </w:tabs>
        <w:ind w:firstLine="708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C21950" w:rsidRPr="00C21950">
        <w:rPr>
          <w:rFonts w:ascii="Liberation Serif" w:hAnsi="Liberation Serif"/>
          <w:sz w:val="28"/>
          <w:szCs w:val="28"/>
        </w:rPr>
        <w:t>4</w:t>
      </w:r>
      <w:r w:rsidRPr="006F1101">
        <w:rPr>
          <w:rFonts w:ascii="Liberation Serif" w:hAnsi="Liberation Serif"/>
          <w:sz w:val="28"/>
          <w:szCs w:val="28"/>
        </w:rPr>
        <w:t>.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0D2797">
        <w:rPr>
          <w:rFonts w:ascii="Liberation Serif" w:hAnsi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A35D2A" w:rsidRPr="00F2010B" w:rsidRDefault="00A35D2A" w:rsidP="00E4436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6F1101">
        <w:rPr>
          <w:rFonts w:ascii="Liberation Serif" w:hAnsi="Liberation Serif"/>
          <w:sz w:val="28"/>
          <w:szCs w:val="28"/>
        </w:rPr>
        <w:t>3</w:t>
      </w:r>
      <w:r w:rsidR="00C21950" w:rsidRPr="00FD11D1">
        <w:rPr>
          <w:rFonts w:ascii="Liberation Serif" w:hAnsi="Liberation Serif"/>
          <w:sz w:val="28"/>
          <w:szCs w:val="28"/>
        </w:rPr>
        <w:t>5</w:t>
      </w:r>
      <w:r w:rsidRPr="006F1101">
        <w:rPr>
          <w:rFonts w:ascii="Liberation Serif" w:hAnsi="Liberation Serif"/>
          <w:sz w:val="28"/>
          <w:szCs w:val="28"/>
        </w:rPr>
        <w:t>.</w:t>
      </w:r>
      <w:r w:rsidRPr="005A508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F2010B">
        <w:rPr>
          <w:rFonts w:ascii="Liberation Serif" w:hAnsi="Liberation Serif"/>
          <w:sz w:val="28"/>
          <w:szCs w:val="28"/>
        </w:rPr>
        <w:t>Контроль исполнения настоящего решения возложить на комитет по экономической политике, бюджету и налогам (Чешихин Э.П.).</w:t>
      </w:r>
    </w:p>
    <w:p w:rsidR="00AB647C" w:rsidRDefault="00AB647C" w:rsidP="00A3372D">
      <w:pPr>
        <w:rPr>
          <w:rFonts w:ascii="Liberation Serif" w:hAnsi="Liberation Serif"/>
          <w:sz w:val="28"/>
          <w:szCs w:val="28"/>
        </w:rPr>
      </w:pPr>
    </w:p>
    <w:p w:rsidR="00AB647C" w:rsidRDefault="00AB647C" w:rsidP="00A3372D">
      <w:pPr>
        <w:rPr>
          <w:rFonts w:ascii="Liberation Serif" w:hAnsi="Liberation Serif"/>
          <w:sz w:val="28"/>
          <w:szCs w:val="28"/>
        </w:rPr>
      </w:pPr>
    </w:p>
    <w:p w:rsidR="00A35D2A" w:rsidRPr="008E62DB" w:rsidRDefault="00A35D2A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A35D2A" w:rsidRPr="008E62DB" w:rsidRDefault="00A35D2A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8E62DB">
        <w:rPr>
          <w:rFonts w:ascii="Liberation Serif" w:hAnsi="Liberation Serif"/>
          <w:sz w:val="28"/>
          <w:szCs w:val="28"/>
        </w:rPr>
        <w:tab/>
        <w:t xml:space="preserve">                                    </w:t>
      </w:r>
      <w:r>
        <w:rPr>
          <w:rFonts w:ascii="Liberation Serif" w:hAnsi="Liberation Serif"/>
          <w:sz w:val="28"/>
          <w:szCs w:val="28"/>
        </w:rPr>
        <w:t xml:space="preserve">    </w:t>
      </w:r>
      <w:r w:rsidRPr="008E62DB">
        <w:rPr>
          <w:rFonts w:ascii="Liberation Serif" w:hAnsi="Liberation Serif"/>
          <w:sz w:val="28"/>
          <w:szCs w:val="28"/>
        </w:rPr>
        <w:t xml:space="preserve"> В.И. Пермяков</w:t>
      </w:r>
    </w:p>
    <w:p w:rsidR="00AB647C" w:rsidRDefault="00AB647C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AB647C" w:rsidRDefault="00AB647C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A35D2A" w:rsidRPr="008E62DB" w:rsidRDefault="00A35D2A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Глава</w:t>
      </w:r>
    </w:p>
    <w:p w:rsidR="00A35D2A" w:rsidRPr="008E62DB" w:rsidRDefault="00A35D2A" w:rsidP="00166530">
      <w:pPr>
        <w:tabs>
          <w:tab w:val="left" w:pos="600"/>
          <w:tab w:val="left" w:pos="800"/>
          <w:tab w:val="left" w:pos="1300"/>
        </w:tabs>
        <w:ind w:right="-1"/>
        <w:rPr>
          <w:rFonts w:ascii="Liberation Serif" w:hAnsi="Liberation Serif"/>
          <w:color w:val="FF0000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8E62DB">
        <w:rPr>
          <w:rFonts w:ascii="Liberation Serif" w:hAnsi="Liberation Serif"/>
          <w:sz w:val="28"/>
          <w:szCs w:val="28"/>
        </w:rPr>
        <w:tab/>
      </w:r>
      <w:r w:rsidRPr="008E62DB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    </w:t>
      </w:r>
      <w:r w:rsidRPr="008E62DB">
        <w:rPr>
          <w:rFonts w:ascii="Liberation Serif" w:hAnsi="Liberation Serif"/>
          <w:sz w:val="28"/>
          <w:szCs w:val="28"/>
        </w:rPr>
        <w:t>А.А. Герасимов</w:t>
      </w:r>
      <w:r w:rsidRPr="008E62DB">
        <w:rPr>
          <w:rFonts w:ascii="Liberation Serif" w:hAnsi="Liberation Serif"/>
          <w:color w:val="FF0000"/>
          <w:sz w:val="28"/>
          <w:szCs w:val="28"/>
        </w:rPr>
        <w:tab/>
      </w:r>
      <w:r w:rsidRPr="008E62DB">
        <w:rPr>
          <w:rFonts w:ascii="Liberation Serif" w:hAnsi="Liberation Serif"/>
          <w:color w:val="FF0000"/>
          <w:sz w:val="28"/>
          <w:szCs w:val="28"/>
        </w:rPr>
        <w:tab/>
      </w:r>
    </w:p>
    <w:p w:rsidR="00A35D2A" w:rsidRPr="008E62DB" w:rsidRDefault="00A35D2A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</w:p>
    <w:p w:rsidR="00A35D2A" w:rsidRPr="008E62DB" w:rsidRDefault="00A35D2A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A35D2A" w:rsidRPr="008E62DB" w:rsidRDefault="00A35D2A" w:rsidP="00377336">
      <w:pPr>
        <w:tabs>
          <w:tab w:val="left" w:pos="800"/>
          <w:tab w:val="left" w:pos="1000"/>
        </w:tabs>
        <w:jc w:val="center"/>
        <w:rPr>
          <w:rFonts w:ascii="Liberation Serif" w:hAnsi="Liberation Serif"/>
          <w:b/>
          <w:sz w:val="28"/>
        </w:rPr>
      </w:pPr>
    </w:p>
    <w:p w:rsidR="00A35D2A" w:rsidRPr="008E62DB" w:rsidRDefault="00A35D2A" w:rsidP="00EB088A">
      <w:pPr>
        <w:jc w:val="center"/>
        <w:rPr>
          <w:rFonts w:ascii="Liberation Serif" w:hAnsi="Liberation Serif"/>
          <w:b/>
          <w:sz w:val="24"/>
        </w:rPr>
      </w:pPr>
    </w:p>
    <w:p w:rsidR="00A35D2A" w:rsidRPr="008E62DB" w:rsidRDefault="00A35D2A" w:rsidP="00951D2B">
      <w:pPr>
        <w:tabs>
          <w:tab w:val="left" w:pos="500"/>
          <w:tab w:val="left" w:pos="700"/>
        </w:tabs>
        <w:jc w:val="center"/>
        <w:rPr>
          <w:rFonts w:ascii="Liberation Serif" w:hAnsi="Liberation Serif"/>
          <w:b/>
          <w:sz w:val="24"/>
        </w:rPr>
      </w:pPr>
    </w:p>
    <w:sectPr w:rsidR="00A35D2A" w:rsidRPr="008E62DB" w:rsidSect="00AB647C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D2A" w:rsidRDefault="00A35D2A" w:rsidP="00180804">
      <w:r>
        <w:separator/>
      </w:r>
    </w:p>
  </w:endnote>
  <w:endnote w:type="continuationSeparator" w:id="1">
    <w:p w:rsidR="00A35D2A" w:rsidRDefault="00A35D2A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D2A" w:rsidRDefault="00A35D2A" w:rsidP="00180804">
      <w:r>
        <w:separator/>
      </w:r>
    </w:p>
  </w:footnote>
  <w:footnote w:type="continuationSeparator" w:id="1">
    <w:p w:rsidR="00A35D2A" w:rsidRDefault="00A35D2A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D2A" w:rsidRDefault="00C41A8F">
    <w:pPr>
      <w:pStyle w:val="ac"/>
      <w:jc w:val="center"/>
    </w:pPr>
    <w:fldSimple w:instr=" PAGE   \* MERGEFORMAT ">
      <w:r w:rsidR="00994DCE">
        <w:rPr>
          <w:noProof/>
        </w:rPr>
        <w:t>2</w:t>
      </w:r>
    </w:fldSimple>
  </w:p>
  <w:p w:rsidR="00A35D2A" w:rsidRDefault="00A35D2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5F3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347F"/>
    <w:rsid w:val="00033C05"/>
    <w:rsid w:val="00034364"/>
    <w:rsid w:val="00034970"/>
    <w:rsid w:val="000363BB"/>
    <w:rsid w:val="000373BE"/>
    <w:rsid w:val="000375EE"/>
    <w:rsid w:val="00040350"/>
    <w:rsid w:val="0004092D"/>
    <w:rsid w:val="00041DBA"/>
    <w:rsid w:val="00042482"/>
    <w:rsid w:val="00046795"/>
    <w:rsid w:val="00046B9B"/>
    <w:rsid w:val="00053E77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1D62"/>
    <w:rsid w:val="0007378A"/>
    <w:rsid w:val="00074082"/>
    <w:rsid w:val="00075D61"/>
    <w:rsid w:val="00077324"/>
    <w:rsid w:val="000776AC"/>
    <w:rsid w:val="00080715"/>
    <w:rsid w:val="00081E79"/>
    <w:rsid w:val="00083474"/>
    <w:rsid w:val="00083A4B"/>
    <w:rsid w:val="00083D19"/>
    <w:rsid w:val="00084713"/>
    <w:rsid w:val="00084D71"/>
    <w:rsid w:val="00086483"/>
    <w:rsid w:val="00086B86"/>
    <w:rsid w:val="00092113"/>
    <w:rsid w:val="00094981"/>
    <w:rsid w:val="00094DB8"/>
    <w:rsid w:val="00095131"/>
    <w:rsid w:val="00097415"/>
    <w:rsid w:val="00097A75"/>
    <w:rsid w:val="000A0203"/>
    <w:rsid w:val="000A0259"/>
    <w:rsid w:val="000A2679"/>
    <w:rsid w:val="000A2894"/>
    <w:rsid w:val="000A74F5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F06"/>
    <w:rsid w:val="000C7117"/>
    <w:rsid w:val="000D096E"/>
    <w:rsid w:val="000D1DB7"/>
    <w:rsid w:val="000D2797"/>
    <w:rsid w:val="000D50C3"/>
    <w:rsid w:val="000D5803"/>
    <w:rsid w:val="000D58A3"/>
    <w:rsid w:val="000D5A48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EA5"/>
    <w:rsid w:val="00122464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35A5D"/>
    <w:rsid w:val="0014061A"/>
    <w:rsid w:val="00140A70"/>
    <w:rsid w:val="00141158"/>
    <w:rsid w:val="00142399"/>
    <w:rsid w:val="0014272A"/>
    <w:rsid w:val="00142AEB"/>
    <w:rsid w:val="0014379F"/>
    <w:rsid w:val="00144B7B"/>
    <w:rsid w:val="0014732D"/>
    <w:rsid w:val="00150CC8"/>
    <w:rsid w:val="0015138A"/>
    <w:rsid w:val="001515AE"/>
    <w:rsid w:val="00151885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60D4"/>
    <w:rsid w:val="001770F8"/>
    <w:rsid w:val="00177693"/>
    <w:rsid w:val="00177CA9"/>
    <w:rsid w:val="00180708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5C7A"/>
    <w:rsid w:val="001B7E2E"/>
    <w:rsid w:val="001C0B56"/>
    <w:rsid w:val="001C132D"/>
    <w:rsid w:val="001C1B54"/>
    <w:rsid w:val="001C1DDA"/>
    <w:rsid w:val="001C2419"/>
    <w:rsid w:val="001C24FF"/>
    <w:rsid w:val="001C3F51"/>
    <w:rsid w:val="001C42D8"/>
    <w:rsid w:val="001C4C37"/>
    <w:rsid w:val="001C734C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4C03"/>
    <w:rsid w:val="001F62ED"/>
    <w:rsid w:val="001F6E4C"/>
    <w:rsid w:val="00200BCC"/>
    <w:rsid w:val="00204797"/>
    <w:rsid w:val="00205464"/>
    <w:rsid w:val="00205B13"/>
    <w:rsid w:val="0021103E"/>
    <w:rsid w:val="002116D2"/>
    <w:rsid w:val="0021173D"/>
    <w:rsid w:val="00212580"/>
    <w:rsid w:val="00213E43"/>
    <w:rsid w:val="00217BD4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38F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3ADC"/>
    <w:rsid w:val="002B6BD9"/>
    <w:rsid w:val="002B74AE"/>
    <w:rsid w:val="002C0445"/>
    <w:rsid w:val="002C14B2"/>
    <w:rsid w:val="002C1E13"/>
    <w:rsid w:val="002C2075"/>
    <w:rsid w:val="002C28D3"/>
    <w:rsid w:val="002C2977"/>
    <w:rsid w:val="002C2A02"/>
    <w:rsid w:val="002C2DC6"/>
    <w:rsid w:val="002C4CD2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6C3E"/>
    <w:rsid w:val="00387C57"/>
    <w:rsid w:val="00387F3B"/>
    <w:rsid w:val="00393B0F"/>
    <w:rsid w:val="00396AD5"/>
    <w:rsid w:val="00396E3A"/>
    <w:rsid w:val="00397289"/>
    <w:rsid w:val="003A1638"/>
    <w:rsid w:val="003A1672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1CF"/>
    <w:rsid w:val="003E3636"/>
    <w:rsid w:val="003E4DB0"/>
    <w:rsid w:val="003E65B1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6A20"/>
    <w:rsid w:val="00407A1B"/>
    <w:rsid w:val="004118AD"/>
    <w:rsid w:val="00412103"/>
    <w:rsid w:val="0041285D"/>
    <w:rsid w:val="00412C19"/>
    <w:rsid w:val="0041306C"/>
    <w:rsid w:val="004154B7"/>
    <w:rsid w:val="0041557F"/>
    <w:rsid w:val="00416D5B"/>
    <w:rsid w:val="00421996"/>
    <w:rsid w:val="00422051"/>
    <w:rsid w:val="004220BB"/>
    <w:rsid w:val="0042224C"/>
    <w:rsid w:val="00422767"/>
    <w:rsid w:val="004228AB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08CE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D5E"/>
    <w:rsid w:val="00483826"/>
    <w:rsid w:val="0048430B"/>
    <w:rsid w:val="00485508"/>
    <w:rsid w:val="004857CD"/>
    <w:rsid w:val="00487169"/>
    <w:rsid w:val="00491178"/>
    <w:rsid w:val="004938B3"/>
    <w:rsid w:val="00493A68"/>
    <w:rsid w:val="00494E0F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5B77"/>
    <w:rsid w:val="004A65DD"/>
    <w:rsid w:val="004B0D4D"/>
    <w:rsid w:val="004B0E30"/>
    <w:rsid w:val="004B0F9F"/>
    <w:rsid w:val="004B16B0"/>
    <w:rsid w:val="004B178D"/>
    <w:rsid w:val="004B380A"/>
    <w:rsid w:val="004B51B8"/>
    <w:rsid w:val="004B5A2F"/>
    <w:rsid w:val="004C0A02"/>
    <w:rsid w:val="004C0B73"/>
    <w:rsid w:val="004C0C42"/>
    <w:rsid w:val="004C11B9"/>
    <w:rsid w:val="004C3D72"/>
    <w:rsid w:val="004C74A9"/>
    <w:rsid w:val="004D01F2"/>
    <w:rsid w:val="004D053D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500A2E"/>
    <w:rsid w:val="005017F9"/>
    <w:rsid w:val="00501C5F"/>
    <w:rsid w:val="005024FF"/>
    <w:rsid w:val="005025D9"/>
    <w:rsid w:val="00507CBB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083C"/>
    <w:rsid w:val="00521328"/>
    <w:rsid w:val="005226C9"/>
    <w:rsid w:val="005236FB"/>
    <w:rsid w:val="00523821"/>
    <w:rsid w:val="00523943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5A2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151E"/>
    <w:rsid w:val="00572403"/>
    <w:rsid w:val="00573052"/>
    <w:rsid w:val="00580757"/>
    <w:rsid w:val="00580C93"/>
    <w:rsid w:val="00580CFB"/>
    <w:rsid w:val="00583F00"/>
    <w:rsid w:val="00586B30"/>
    <w:rsid w:val="005903FD"/>
    <w:rsid w:val="00594601"/>
    <w:rsid w:val="00594DA7"/>
    <w:rsid w:val="00594E17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08D"/>
    <w:rsid w:val="005A5A26"/>
    <w:rsid w:val="005A5AC3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CE9"/>
    <w:rsid w:val="005E7BBA"/>
    <w:rsid w:val="005F2371"/>
    <w:rsid w:val="005F3714"/>
    <w:rsid w:val="005F567E"/>
    <w:rsid w:val="005F60F8"/>
    <w:rsid w:val="005F758B"/>
    <w:rsid w:val="005F7942"/>
    <w:rsid w:val="006018A2"/>
    <w:rsid w:val="00602427"/>
    <w:rsid w:val="00610131"/>
    <w:rsid w:val="0061144D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460B1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5CC0"/>
    <w:rsid w:val="006A6395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4E0"/>
    <w:rsid w:val="006F0630"/>
    <w:rsid w:val="006F0DBA"/>
    <w:rsid w:val="006F1101"/>
    <w:rsid w:val="006F1DF9"/>
    <w:rsid w:val="006F31CC"/>
    <w:rsid w:val="006F621F"/>
    <w:rsid w:val="006F6462"/>
    <w:rsid w:val="006F652A"/>
    <w:rsid w:val="006F6922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30C3F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2F38"/>
    <w:rsid w:val="0075565D"/>
    <w:rsid w:val="00755838"/>
    <w:rsid w:val="007635D9"/>
    <w:rsid w:val="007665F5"/>
    <w:rsid w:val="00767A09"/>
    <w:rsid w:val="00767F2C"/>
    <w:rsid w:val="00770627"/>
    <w:rsid w:val="00773BA9"/>
    <w:rsid w:val="007757D6"/>
    <w:rsid w:val="007758A9"/>
    <w:rsid w:val="00775F03"/>
    <w:rsid w:val="00776BA9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701D"/>
    <w:rsid w:val="007B751F"/>
    <w:rsid w:val="007B7D21"/>
    <w:rsid w:val="007C004F"/>
    <w:rsid w:val="007C0764"/>
    <w:rsid w:val="007C2C8C"/>
    <w:rsid w:val="007C4385"/>
    <w:rsid w:val="007C4600"/>
    <w:rsid w:val="007D1FD1"/>
    <w:rsid w:val="007D3349"/>
    <w:rsid w:val="007D3BA1"/>
    <w:rsid w:val="007D4FBF"/>
    <w:rsid w:val="007D66AD"/>
    <w:rsid w:val="007E0625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7084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3A8A"/>
    <w:rsid w:val="00824590"/>
    <w:rsid w:val="00824599"/>
    <w:rsid w:val="00831600"/>
    <w:rsid w:val="0083263A"/>
    <w:rsid w:val="00832834"/>
    <w:rsid w:val="00833B44"/>
    <w:rsid w:val="00834D3B"/>
    <w:rsid w:val="00835BE8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303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32C3"/>
    <w:rsid w:val="0088452B"/>
    <w:rsid w:val="0088640A"/>
    <w:rsid w:val="00886BBE"/>
    <w:rsid w:val="00890E08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48"/>
    <w:rsid w:val="008B2EAA"/>
    <w:rsid w:val="008B3067"/>
    <w:rsid w:val="008B3A90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D585E"/>
    <w:rsid w:val="008E006E"/>
    <w:rsid w:val="008E0DA0"/>
    <w:rsid w:val="008E0DB9"/>
    <w:rsid w:val="008E1143"/>
    <w:rsid w:val="008E11F0"/>
    <w:rsid w:val="008E1267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2FDB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F04"/>
    <w:rsid w:val="00912F76"/>
    <w:rsid w:val="0091371E"/>
    <w:rsid w:val="009143C0"/>
    <w:rsid w:val="00914FFA"/>
    <w:rsid w:val="009163C8"/>
    <w:rsid w:val="009209D8"/>
    <w:rsid w:val="00922791"/>
    <w:rsid w:val="0092655B"/>
    <w:rsid w:val="00927ABD"/>
    <w:rsid w:val="00927F69"/>
    <w:rsid w:val="00927F8C"/>
    <w:rsid w:val="00932E2E"/>
    <w:rsid w:val="00932F95"/>
    <w:rsid w:val="00933485"/>
    <w:rsid w:val="00935289"/>
    <w:rsid w:val="009355C4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0DFD"/>
    <w:rsid w:val="0096106B"/>
    <w:rsid w:val="0096289A"/>
    <w:rsid w:val="00962F85"/>
    <w:rsid w:val="00964B4E"/>
    <w:rsid w:val="009659C2"/>
    <w:rsid w:val="009667DE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85070"/>
    <w:rsid w:val="00991356"/>
    <w:rsid w:val="00991D12"/>
    <w:rsid w:val="009925ED"/>
    <w:rsid w:val="00993C0D"/>
    <w:rsid w:val="00994DCE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21F2"/>
    <w:rsid w:val="009D30CE"/>
    <w:rsid w:val="009D34DB"/>
    <w:rsid w:val="009D46DD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176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A4C"/>
    <w:rsid w:val="00A05438"/>
    <w:rsid w:val="00A05912"/>
    <w:rsid w:val="00A077FE"/>
    <w:rsid w:val="00A07E6C"/>
    <w:rsid w:val="00A1076A"/>
    <w:rsid w:val="00A11A42"/>
    <w:rsid w:val="00A11F8C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5D2A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28AF"/>
    <w:rsid w:val="00A948FE"/>
    <w:rsid w:val="00A94E5F"/>
    <w:rsid w:val="00A95347"/>
    <w:rsid w:val="00A961CE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9F0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47C"/>
    <w:rsid w:val="00AB6936"/>
    <w:rsid w:val="00AB6D62"/>
    <w:rsid w:val="00AB7792"/>
    <w:rsid w:val="00AB7E9C"/>
    <w:rsid w:val="00AC021B"/>
    <w:rsid w:val="00AC0BE5"/>
    <w:rsid w:val="00AC0DE2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3174"/>
    <w:rsid w:val="00AE50D1"/>
    <w:rsid w:val="00AE6CAA"/>
    <w:rsid w:val="00AE7592"/>
    <w:rsid w:val="00AF07B8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07EC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400F"/>
    <w:rsid w:val="00B464EC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3CA6"/>
    <w:rsid w:val="00B7571C"/>
    <w:rsid w:val="00B75A87"/>
    <w:rsid w:val="00B760B9"/>
    <w:rsid w:val="00B76871"/>
    <w:rsid w:val="00B804E0"/>
    <w:rsid w:val="00B81323"/>
    <w:rsid w:val="00B820F0"/>
    <w:rsid w:val="00B82FF8"/>
    <w:rsid w:val="00B83CFD"/>
    <w:rsid w:val="00B906E8"/>
    <w:rsid w:val="00B90B67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527A"/>
    <w:rsid w:val="00BC727B"/>
    <w:rsid w:val="00BC77AC"/>
    <w:rsid w:val="00BC7F63"/>
    <w:rsid w:val="00BC7F89"/>
    <w:rsid w:val="00BD1E34"/>
    <w:rsid w:val="00BD2AA7"/>
    <w:rsid w:val="00BD4EEE"/>
    <w:rsid w:val="00BD5572"/>
    <w:rsid w:val="00BE090A"/>
    <w:rsid w:val="00BE19BD"/>
    <w:rsid w:val="00BE24DE"/>
    <w:rsid w:val="00BE4478"/>
    <w:rsid w:val="00BE4F3E"/>
    <w:rsid w:val="00BE7F43"/>
    <w:rsid w:val="00BF0D38"/>
    <w:rsid w:val="00BF17AA"/>
    <w:rsid w:val="00BF1BA0"/>
    <w:rsid w:val="00BF2831"/>
    <w:rsid w:val="00BF3152"/>
    <w:rsid w:val="00BF41DB"/>
    <w:rsid w:val="00BF5A4D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950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646F"/>
    <w:rsid w:val="00C37339"/>
    <w:rsid w:val="00C37DF4"/>
    <w:rsid w:val="00C40B74"/>
    <w:rsid w:val="00C41A8F"/>
    <w:rsid w:val="00C43FC9"/>
    <w:rsid w:val="00C46BDC"/>
    <w:rsid w:val="00C4771F"/>
    <w:rsid w:val="00C47D48"/>
    <w:rsid w:val="00C50647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3"/>
    <w:rsid w:val="00C62759"/>
    <w:rsid w:val="00C63352"/>
    <w:rsid w:val="00C634E5"/>
    <w:rsid w:val="00C63BC7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46E8"/>
    <w:rsid w:val="00C85B54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A2E"/>
    <w:rsid w:val="00D45811"/>
    <w:rsid w:val="00D460F1"/>
    <w:rsid w:val="00D46430"/>
    <w:rsid w:val="00D46787"/>
    <w:rsid w:val="00D46873"/>
    <w:rsid w:val="00D469CF"/>
    <w:rsid w:val="00D471FF"/>
    <w:rsid w:val="00D477BD"/>
    <w:rsid w:val="00D53452"/>
    <w:rsid w:val="00D5638B"/>
    <w:rsid w:val="00D5720B"/>
    <w:rsid w:val="00D60844"/>
    <w:rsid w:val="00D615EB"/>
    <w:rsid w:val="00D61858"/>
    <w:rsid w:val="00D62C30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6B4B"/>
    <w:rsid w:val="00D921D5"/>
    <w:rsid w:val="00D92D08"/>
    <w:rsid w:val="00D94A87"/>
    <w:rsid w:val="00D9600C"/>
    <w:rsid w:val="00DA0933"/>
    <w:rsid w:val="00DA1366"/>
    <w:rsid w:val="00DA1542"/>
    <w:rsid w:val="00DA2899"/>
    <w:rsid w:val="00DA4E36"/>
    <w:rsid w:val="00DA55E7"/>
    <w:rsid w:val="00DA5EDB"/>
    <w:rsid w:val="00DA5EE9"/>
    <w:rsid w:val="00DB017F"/>
    <w:rsid w:val="00DB04C7"/>
    <w:rsid w:val="00DB088A"/>
    <w:rsid w:val="00DB2060"/>
    <w:rsid w:val="00DB2118"/>
    <w:rsid w:val="00DB309A"/>
    <w:rsid w:val="00DB61F9"/>
    <w:rsid w:val="00DC0188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55CC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4DB1"/>
    <w:rsid w:val="00E362EC"/>
    <w:rsid w:val="00E36CF6"/>
    <w:rsid w:val="00E40505"/>
    <w:rsid w:val="00E4429E"/>
    <w:rsid w:val="00E44363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1C2C"/>
    <w:rsid w:val="00E62013"/>
    <w:rsid w:val="00E64213"/>
    <w:rsid w:val="00E64D6B"/>
    <w:rsid w:val="00E64F59"/>
    <w:rsid w:val="00E663F0"/>
    <w:rsid w:val="00E66ACD"/>
    <w:rsid w:val="00E67660"/>
    <w:rsid w:val="00E70DE4"/>
    <w:rsid w:val="00E71C97"/>
    <w:rsid w:val="00E72EF3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259E"/>
    <w:rsid w:val="00EA384D"/>
    <w:rsid w:val="00EA3ED4"/>
    <w:rsid w:val="00EA3F05"/>
    <w:rsid w:val="00EA644F"/>
    <w:rsid w:val="00EA70FC"/>
    <w:rsid w:val="00EB088A"/>
    <w:rsid w:val="00EB2462"/>
    <w:rsid w:val="00EB3167"/>
    <w:rsid w:val="00EB4CE6"/>
    <w:rsid w:val="00EB66D8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42F0"/>
    <w:rsid w:val="00EE4587"/>
    <w:rsid w:val="00EE520E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6918"/>
    <w:rsid w:val="00F07F1E"/>
    <w:rsid w:val="00F1298F"/>
    <w:rsid w:val="00F14E65"/>
    <w:rsid w:val="00F156E1"/>
    <w:rsid w:val="00F160FA"/>
    <w:rsid w:val="00F161A5"/>
    <w:rsid w:val="00F16850"/>
    <w:rsid w:val="00F16F41"/>
    <w:rsid w:val="00F2010B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7D6D"/>
    <w:rsid w:val="00F502E2"/>
    <w:rsid w:val="00F50C76"/>
    <w:rsid w:val="00F5156A"/>
    <w:rsid w:val="00F53682"/>
    <w:rsid w:val="00F54267"/>
    <w:rsid w:val="00F55907"/>
    <w:rsid w:val="00F57F4F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CA7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87FA9"/>
    <w:rsid w:val="00F930DD"/>
    <w:rsid w:val="00F96233"/>
    <w:rsid w:val="00F9666F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478"/>
    <w:rsid w:val="00FB3ABB"/>
    <w:rsid w:val="00FB3F4E"/>
    <w:rsid w:val="00FB61FE"/>
    <w:rsid w:val="00FB645A"/>
    <w:rsid w:val="00FB6FCA"/>
    <w:rsid w:val="00FB7118"/>
    <w:rsid w:val="00FC0029"/>
    <w:rsid w:val="00FC0336"/>
    <w:rsid w:val="00FC0840"/>
    <w:rsid w:val="00FC2103"/>
    <w:rsid w:val="00FC255F"/>
    <w:rsid w:val="00FC366A"/>
    <w:rsid w:val="00FC53C2"/>
    <w:rsid w:val="00FC54FE"/>
    <w:rsid w:val="00FC5B8D"/>
    <w:rsid w:val="00FC7072"/>
    <w:rsid w:val="00FD00BB"/>
    <w:rsid w:val="00FD0895"/>
    <w:rsid w:val="00FD11D1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0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4D2610581E2D0C5D1177DDC0C1BCF9F865AA0471FD50B24847034069BABF73780A6327879CF1B71E1655E1EE8FBCDADC93FCE6D06370207853F1Bi4J9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3698</TotalTime>
  <Pages>8</Pages>
  <Words>2070</Words>
  <Characters>14691</Characters>
  <Application>Microsoft Office Word</Application>
  <DocSecurity>0</DocSecurity>
  <Lines>122</Lines>
  <Paragraphs>33</Paragraphs>
  <ScaleCrop>false</ScaleCrop>
  <Company>MoBIL GROUP</Company>
  <LinksUpToDate>false</LinksUpToDate>
  <CharactersWithSpaces>16728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Michalchuk</cp:lastModifiedBy>
  <cp:revision>1026</cp:revision>
  <cp:lastPrinted>2025-11-11T10:00:00Z</cp:lastPrinted>
  <dcterms:created xsi:type="dcterms:W3CDTF">2020-08-05T08:43:00Z</dcterms:created>
  <dcterms:modified xsi:type="dcterms:W3CDTF">2025-11-11T10:00:00Z</dcterms:modified>
</cp:coreProperties>
</file>